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E67" w:rsidRDefault="00BE5E6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5 (beş)-10(on)-15(on beş)-20(yirmi)</w:t>
      </w:r>
    </w:p>
    <w:p w:rsidR="00BE5E67" w:rsidRPr="00253BF9" w:rsidRDefault="00BE5E67">
      <w:pPr>
        <w:rPr>
          <w:rFonts w:ascii="Hand writing Mutlu" w:hAnsi="Hand writing Mutlu"/>
          <w:sz w:val="16"/>
          <w:szCs w:val="16"/>
        </w:rPr>
      </w:pPr>
    </w:p>
    <w:p w:rsidR="00BE5E67" w:rsidRDefault="00BE5E6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25(yirmi beş)-30(otuz)-35(otuz beş)</w:t>
      </w:r>
    </w:p>
    <w:p w:rsidR="00BE5E67" w:rsidRPr="00253BF9" w:rsidRDefault="00BE5E67">
      <w:pPr>
        <w:rPr>
          <w:rFonts w:ascii="Hand writing Mutlu" w:hAnsi="Hand writing Mutlu"/>
          <w:sz w:val="16"/>
          <w:szCs w:val="16"/>
        </w:rPr>
      </w:pPr>
    </w:p>
    <w:p w:rsidR="00BE5E67" w:rsidRDefault="00BE5E67" w:rsidP="00531433">
      <w:pPr>
        <w:pStyle w:val="NoSpacing"/>
        <w:rPr>
          <w:rFonts w:ascii="Hand writing Mutlu" w:hAnsi="Hand writing Mutlu"/>
          <w:sz w:val="40"/>
          <w:szCs w:val="40"/>
        </w:rPr>
      </w:pPr>
      <w:r w:rsidRPr="00253BF9">
        <w:rPr>
          <w:rFonts w:ascii="Hand writing Mutlu" w:hAnsi="Hand writing Mutlu"/>
          <w:sz w:val="40"/>
          <w:szCs w:val="40"/>
        </w:rPr>
        <w:t>40(kırk)-45(kırk beş)-50(elli)-55(elli  beş)</w:t>
      </w:r>
    </w:p>
    <w:p w:rsidR="00BE5E67" w:rsidRPr="00253BF9" w:rsidRDefault="00BE5E67" w:rsidP="00531433">
      <w:pPr>
        <w:pStyle w:val="NoSpacing"/>
        <w:rPr>
          <w:rFonts w:ascii="Hand writing Mutlu" w:hAnsi="Hand writing Mutlu"/>
          <w:sz w:val="40"/>
          <w:szCs w:val="40"/>
        </w:rPr>
      </w:pPr>
    </w:p>
    <w:p w:rsidR="00BE5E67" w:rsidRDefault="00BE5E6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60(altmış)-65(altmış beş)-70(yetmiş)</w:t>
      </w:r>
    </w:p>
    <w:p w:rsidR="00BE5E67" w:rsidRPr="00253BF9" w:rsidRDefault="00BE5E67">
      <w:pPr>
        <w:rPr>
          <w:rFonts w:ascii="Hand writing Mutlu" w:hAnsi="Hand writing Mutlu"/>
          <w:sz w:val="16"/>
          <w:szCs w:val="16"/>
        </w:rPr>
      </w:pPr>
    </w:p>
    <w:p w:rsidR="00BE5E67" w:rsidRDefault="00BE5E6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75(yetmiş beş)-80(seksen)-85(seksen beş)</w:t>
      </w:r>
    </w:p>
    <w:p w:rsidR="00BE5E67" w:rsidRPr="00253BF9" w:rsidRDefault="00BE5E67">
      <w:pPr>
        <w:rPr>
          <w:rFonts w:ascii="Hand writing Mutlu" w:hAnsi="Hand writing Mutlu"/>
          <w:sz w:val="16"/>
          <w:szCs w:val="16"/>
        </w:rPr>
      </w:pPr>
    </w:p>
    <w:p w:rsidR="00BE5E67" w:rsidRDefault="00BE5E6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90(doksan)-95(doksan beş)-100(yüz)</w:t>
      </w:r>
    </w:p>
    <w:p w:rsidR="00BE5E67" w:rsidRDefault="00BE5E67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pt;margin-top:38.75pt;width:453.75pt;height:5.85pt;flip:y;z-index:251652608" o:connectortype="straight"/>
        </w:pict>
      </w:r>
    </w:p>
    <w:p w:rsidR="00BE5E67" w:rsidRDefault="00BE5E67" w:rsidP="00253BF9">
      <w:pPr>
        <w:rPr>
          <w:rFonts w:ascii="Hand writing Mutlu" w:hAnsi="Hand writing Mutlu"/>
          <w:sz w:val="40"/>
          <w:szCs w:val="40"/>
        </w:rPr>
      </w:pPr>
    </w:p>
    <w:p w:rsidR="00BE5E67" w:rsidRDefault="00BE5E67" w:rsidP="00253BF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10 ( on )</w:t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  <w:t>60 ( altmış )</w:t>
      </w:r>
    </w:p>
    <w:p w:rsidR="00BE5E67" w:rsidRDefault="00BE5E67" w:rsidP="00253BF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20 ( yirmi ) </w:t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  <w:t>70 ( yetmiş )</w:t>
      </w:r>
    </w:p>
    <w:p w:rsidR="00BE5E67" w:rsidRDefault="00BE5E67" w:rsidP="00253BF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30 ( otuz )</w:t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  <w:t>80 ( seksen )</w:t>
      </w:r>
    </w:p>
    <w:p w:rsidR="00BE5E67" w:rsidRPr="00253BF9" w:rsidRDefault="00BE5E67" w:rsidP="00253BF9">
      <w:r>
        <w:rPr>
          <w:rFonts w:ascii="Hand writing Mutlu" w:hAnsi="Hand writing Mutlu"/>
          <w:sz w:val="40"/>
          <w:szCs w:val="40"/>
        </w:rPr>
        <w:t>40 ( kırk )</w:t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  <w:t>90</w:t>
      </w:r>
      <w:r>
        <w:rPr>
          <w:rFonts w:ascii="Hand writing Mutlu" w:hAnsi="Hand writing Mutlu"/>
          <w:sz w:val="40"/>
          <w:szCs w:val="40"/>
        </w:rPr>
        <w:tab/>
        <w:t>( doksan )</w:t>
      </w:r>
    </w:p>
    <w:p w:rsidR="00BE5E67" w:rsidRDefault="00BE5E67" w:rsidP="00253BF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50 ( elli )</w:t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  <w:t>100 ( yüz 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52"/>
      </w:tblGrid>
      <w:tr w:rsidR="00BE5E67" w:rsidRPr="00720BD2" w:rsidTr="00720BD2">
        <w:trPr>
          <w:trHeight w:val="1380"/>
        </w:trPr>
        <w:tc>
          <w:tcPr>
            <w:tcW w:w="2052" w:type="dxa"/>
          </w:tcPr>
          <w:p w:rsidR="00BE5E67" w:rsidRPr="00720BD2" w:rsidRDefault="00BE5E67" w:rsidP="00720BD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27" type="#_x0000_t32" style="position:absolute;left:0;text-align:left;margin-left:-4.7pt;margin-top:42.45pt;width:100.45pt;height:0;z-index:251661824" o:connectortype="straight"/>
              </w:pict>
            </w:r>
            <w:r w:rsidRPr="00720BD2">
              <w:rPr>
                <w:rFonts w:ascii="Hand writing Mutlu" w:hAnsi="Hand writing Mutlu"/>
                <w:sz w:val="40"/>
                <w:szCs w:val="40"/>
              </w:rPr>
              <w:t>15</w:t>
            </w:r>
          </w:p>
        </w:tc>
      </w:tr>
    </w:tbl>
    <w:tbl>
      <w:tblPr>
        <w:tblpPr w:leftFromText="141" w:rightFromText="141" w:vertAnchor="text" w:horzAnchor="page" w:tblpX="6088" w:tblpY="-126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68"/>
      </w:tblGrid>
      <w:tr w:rsidR="00BE5E67" w:rsidRPr="00720BD2" w:rsidTr="00720BD2">
        <w:trPr>
          <w:trHeight w:val="1357"/>
        </w:trPr>
        <w:tc>
          <w:tcPr>
            <w:tcW w:w="2068" w:type="dxa"/>
          </w:tcPr>
          <w:p w:rsidR="00BE5E67" w:rsidRPr="00720BD2" w:rsidRDefault="00BE5E67" w:rsidP="00720BD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28" type="#_x0000_t32" style="position:absolute;left:0;text-align:left;margin-left:-1.85pt;margin-top:43.8pt;width:100.45pt;height:0;z-index:251662848;mso-position-horizontal-relative:text;mso-position-vertical-relative:text" o:connectortype="straight"/>
              </w:pict>
            </w:r>
            <w:r w:rsidRPr="00720BD2">
              <w:rPr>
                <w:rFonts w:ascii="Hand writing Mutlu" w:hAnsi="Hand writing Mutlu"/>
                <w:sz w:val="40"/>
                <w:szCs w:val="40"/>
              </w:rPr>
              <w:t>25</w:t>
            </w:r>
          </w:p>
        </w:tc>
      </w:tr>
    </w:tbl>
    <w:p w:rsidR="00BE5E67" w:rsidRDefault="00BE5E67" w:rsidP="00253BF9">
      <w:pPr>
        <w:rPr>
          <w:rFonts w:ascii="Hand writing Mutlu" w:hAnsi="Hand writing Mutlu"/>
          <w:sz w:val="40"/>
          <w:szCs w:val="40"/>
        </w:rPr>
        <w:sectPr w:rsidR="00BE5E67" w:rsidSect="00A424CA">
          <w:footerReference w:type="even" r:id="rId6"/>
          <w:footerReference w:type="default" r:id="rId7"/>
          <w:headerReference w:type="firs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BE5E67" w:rsidRDefault="00BE5E67" w:rsidP="00253BF9">
      <w:pPr>
        <w:rPr>
          <w:rFonts w:ascii="Hand writing Mutlu" w:hAnsi="Hand writing Mutlu"/>
          <w:sz w:val="40"/>
          <w:szCs w:val="40"/>
        </w:rPr>
      </w:pPr>
    </w:p>
    <w:tbl>
      <w:tblPr>
        <w:tblpPr w:leftFromText="141" w:rightFromText="141" w:vertAnchor="text" w:horzAnchor="page" w:tblpX="6105" w:tblpY="750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68"/>
      </w:tblGrid>
      <w:tr w:rsidR="00BE5E67" w:rsidRPr="00720BD2" w:rsidTr="00720BD2">
        <w:trPr>
          <w:trHeight w:val="1357"/>
        </w:trPr>
        <w:tc>
          <w:tcPr>
            <w:tcW w:w="2068" w:type="dxa"/>
          </w:tcPr>
          <w:p w:rsidR="00BE5E67" w:rsidRPr="00720BD2" w:rsidRDefault="00BE5E67" w:rsidP="00720BD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29" type="#_x0000_t32" style="position:absolute;left:0;text-align:left;margin-left:-2.7pt;margin-top:47.15pt;width:100.45pt;height:0;z-index:251654656" o:connectortype="straight"/>
              </w:pict>
            </w:r>
            <w:r w:rsidRPr="00720BD2">
              <w:rPr>
                <w:rFonts w:ascii="Hand writing Mutlu" w:hAnsi="Hand writing Mutlu"/>
                <w:sz w:val="40"/>
                <w:szCs w:val="40"/>
              </w:rPr>
              <w:t>45</w:t>
            </w:r>
          </w:p>
        </w:tc>
      </w:tr>
    </w:tbl>
    <w:p w:rsidR="00BE5E67" w:rsidRDefault="00BE5E67" w:rsidP="00253BF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68"/>
      </w:tblGrid>
      <w:tr w:rsidR="00BE5E67" w:rsidRPr="00720BD2" w:rsidTr="00720BD2">
        <w:trPr>
          <w:trHeight w:val="1357"/>
        </w:trPr>
        <w:tc>
          <w:tcPr>
            <w:tcW w:w="2068" w:type="dxa"/>
          </w:tcPr>
          <w:p w:rsidR="00BE5E67" w:rsidRPr="00720BD2" w:rsidRDefault="00BE5E67" w:rsidP="00720BD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30" type="#_x0000_t32" style="position:absolute;left:0;text-align:left;margin-left:-4.7pt;margin-top:45.4pt;width:100.45pt;height:0;z-index:251653632" o:connectortype="straight"/>
              </w:pict>
            </w:r>
            <w:r w:rsidRPr="00720BD2">
              <w:rPr>
                <w:rFonts w:ascii="Hand writing Mutlu" w:hAnsi="Hand writing Mutlu"/>
                <w:sz w:val="40"/>
                <w:szCs w:val="40"/>
              </w:rPr>
              <w:t>35</w:t>
            </w:r>
          </w:p>
        </w:tc>
      </w:tr>
    </w:tbl>
    <w:p w:rsidR="00BE5E67" w:rsidRDefault="00BE5E67" w:rsidP="00253BF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br w:type="textWrapping" w:clear="all"/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68"/>
      </w:tblGrid>
      <w:tr w:rsidR="00BE5E67" w:rsidRPr="00720BD2" w:rsidTr="00720BD2">
        <w:trPr>
          <w:trHeight w:val="1357"/>
        </w:trPr>
        <w:tc>
          <w:tcPr>
            <w:tcW w:w="2068" w:type="dxa"/>
          </w:tcPr>
          <w:p w:rsidR="00BE5E67" w:rsidRPr="00720BD2" w:rsidRDefault="00BE5E67" w:rsidP="00720BD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31" type="#_x0000_t32" style="position:absolute;left:0;text-align:left;margin-left:-4.7pt;margin-top:45.35pt;width:100.45pt;height:0;z-index:251655680" o:connectortype="straight"/>
              </w:pict>
            </w:r>
            <w:r w:rsidRPr="00720BD2">
              <w:rPr>
                <w:rFonts w:ascii="Hand writing Mutlu" w:hAnsi="Hand writing Mutlu"/>
                <w:sz w:val="40"/>
                <w:szCs w:val="40"/>
              </w:rPr>
              <w:t>55</w:t>
            </w:r>
          </w:p>
        </w:tc>
      </w:tr>
    </w:tbl>
    <w:tbl>
      <w:tblPr>
        <w:tblpPr w:leftFromText="141" w:rightFromText="141" w:vertAnchor="text" w:horzAnchor="page" w:tblpX="6038" w:tblpY="-134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68"/>
      </w:tblGrid>
      <w:tr w:rsidR="00BE5E67" w:rsidRPr="00720BD2" w:rsidTr="00720BD2">
        <w:trPr>
          <w:trHeight w:val="1357"/>
        </w:trPr>
        <w:tc>
          <w:tcPr>
            <w:tcW w:w="2068" w:type="dxa"/>
          </w:tcPr>
          <w:p w:rsidR="00BE5E67" w:rsidRPr="00720BD2" w:rsidRDefault="00BE5E67" w:rsidP="00720BD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32" type="#_x0000_t32" style="position:absolute;left:0;text-align:left;margin-left:-5.2pt;margin-top:43.85pt;width:100.45pt;height:0;z-index:251656704;mso-position-horizontal-relative:text;mso-position-vertical-relative:text" o:connectortype="straight"/>
              </w:pict>
            </w:r>
            <w:r w:rsidRPr="00720BD2">
              <w:rPr>
                <w:rFonts w:ascii="Hand writing Mutlu" w:hAnsi="Hand writing Mutlu"/>
                <w:sz w:val="40"/>
                <w:szCs w:val="40"/>
              </w:rPr>
              <w:t>65</w:t>
            </w:r>
          </w:p>
        </w:tc>
      </w:tr>
    </w:tbl>
    <w:tbl>
      <w:tblPr>
        <w:tblpPr w:leftFromText="141" w:rightFromText="141" w:vertAnchor="text" w:horzAnchor="page" w:tblpX="5954" w:tblpY="81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68"/>
      </w:tblGrid>
      <w:tr w:rsidR="00BE5E67" w:rsidRPr="00720BD2" w:rsidTr="00720BD2">
        <w:trPr>
          <w:trHeight w:val="1357"/>
        </w:trPr>
        <w:tc>
          <w:tcPr>
            <w:tcW w:w="2068" w:type="dxa"/>
          </w:tcPr>
          <w:p w:rsidR="00BE5E67" w:rsidRPr="00720BD2" w:rsidRDefault="00BE5E67" w:rsidP="00720BD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33" type="#_x0000_t32" style="position:absolute;left:0;text-align:left;margin-left:-5.2pt;margin-top:39.6pt;width:100.45pt;height:0;z-index:251658752;mso-position-horizontal-relative:text;mso-position-vertical-relative:text" o:connectortype="straight"/>
              </w:pict>
            </w:r>
            <w:r w:rsidRPr="00720BD2">
              <w:rPr>
                <w:rFonts w:ascii="Hand writing Mutlu" w:hAnsi="Hand writing Mutlu"/>
                <w:sz w:val="40"/>
                <w:szCs w:val="40"/>
              </w:rPr>
              <w:t>85</w:t>
            </w:r>
          </w:p>
        </w:tc>
      </w:tr>
    </w:tbl>
    <w:p w:rsidR="00BE5E67" w:rsidRDefault="00BE5E67" w:rsidP="00253BF9">
      <w:pPr>
        <w:rPr>
          <w:rFonts w:ascii="Hand writing Mutlu" w:hAnsi="Hand writing Mutlu"/>
          <w:sz w:val="40"/>
          <w:szCs w:val="4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68"/>
      </w:tblGrid>
      <w:tr w:rsidR="00BE5E67" w:rsidRPr="00720BD2" w:rsidTr="00720BD2">
        <w:trPr>
          <w:trHeight w:val="1357"/>
        </w:trPr>
        <w:tc>
          <w:tcPr>
            <w:tcW w:w="2068" w:type="dxa"/>
          </w:tcPr>
          <w:p w:rsidR="00BE5E67" w:rsidRPr="00720BD2" w:rsidRDefault="00BE5E67" w:rsidP="00720BD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34" type="#_x0000_t32" style="position:absolute;left:0;text-align:left;margin-left:-4.7pt;margin-top:44.45pt;width:100.45pt;height:0;z-index:251657728" o:connectortype="straight"/>
              </w:pict>
            </w:r>
            <w:r w:rsidRPr="00720BD2">
              <w:rPr>
                <w:rFonts w:ascii="Hand writing Mutlu" w:hAnsi="Hand writing Mutlu"/>
                <w:sz w:val="40"/>
                <w:szCs w:val="40"/>
              </w:rPr>
              <w:t>75</w:t>
            </w:r>
          </w:p>
        </w:tc>
      </w:tr>
    </w:tbl>
    <w:tbl>
      <w:tblPr>
        <w:tblpPr w:leftFromText="141" w:rightFromText="141" w:vertAnchor="text" w:horzAnchor="page" w:tblpX="5887" w:tblpY="66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68"/>
      </w:tblGrid>
      <w:tr w:rsidR="00BE5E67" w:rsidRPr="00720BD2" w:rsidTr="00720BD2">
        <w:trPr>
          <w:trHeight w:val="1357"/>
        </w:trPr>
        <w:tc>
          <w:tcPr>
            <w:tcW w:w="2068" w:type="dxa"/>
          </w:tcPr>
          <w:p w:rsidR="00BE5E67" w:rsidRPr="00720BD2" w:rsidRDefault="00BE5E67" w:rsidP="00720BD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35" type="#_x0000_t32" style="position:absolute;left:0;text-align:left;margin-left:-1.85pt;margin-top:42.2pt;width:100.45pt;height:0;z-index:251660800;mso-position-horizontal-relative:text;mso-position-vertical-relative:text" o:connectortype="straight"/>
              </w:pict>
            </w:r>
            <w:r w:rsidRPr="00720BD2">
              <w:rPr>
                <w:rFonts w:ascii="Hand writing Mutlu" w:hAnsi="Hand writing Mutlu"/>
                <w:sz w:val="40"/>
                <w:szCs w:val="40"/>
              </w:rPr>
              <w:t>100</w:t>
            </w:r>
          </w:p>
        </w:tc>
      </w:tr>
    </w:tbl>
    <w:p w:rsidR="00BE5E67" w:rsidRDefault="00BE5E67" w:rsidP="00253BF9">
      <w:pPr>
        <w:rPr>
          <w:rFonts w:ascii="Hand writing Mutlu" w:hAnsi="Hand writing Mutlu"/>
          <w:sz w:val="40"/>
          <w:szCs w:val="4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68"/>
      </w:tblGrid>
      <w:tr w:rsidR="00BE5E67" w:rsidRPr="00720BD2" w:rsidTr="00720BD2">
        <w:trPr>
          <w:trHeight w:val="1357"/>
        </w:trPr>
        <w:tc>
          <w:tcPr>
            <w:tcW w:w="2068" w:type="dxa"/>
          </w:tcPr>
          <w:p w:rsidR="00BE5E67" w:rsidRPr="00720BD2" w:rsidRDefault="00BE5E67" w:rsidP="00720BD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36" type="#_x0000_t32" style="position:absolute;left:0;text-align:left;margin-left:-4.7pt;margin-top:43.6pt;width:100.45pt;height:0;z-index:251659776" o:connectortype="straight"/>
              </w:pict>
            </w:r>
            <w:r w:rsidRPr="00720BD2">
              <w:rPr>
                <w:rFonts w:ascii="Hand writing Mutlu" w:hAnsi="Hand writing Mutlu"/>
                <w:sz w:val="40"/>
                <w:szCs w:val="40"/>
              </w:rPr>
              <w:t>95</w:t>
            </w:r>
          </w:p>
        </w:tc>
      </w:tr>
    </w:tbl>
    <w:p w:rsidR="00BE5E67" w:rsidRDefault="00BE5E67" w:rsidP="00253BF9">
      <w:pPr>
        <w:rPr>
          <w:rFonts w:ascii="Hand writing Mutlu" w:hAnsi="Hand writing Mutlu"/>
          <w:sz w:val="40"/>
          <w:szCs w:val="40"/>
        </w:rPr>
      </w:pPr>
    </w:p>
    <w:p w:rsidR="00BE5E67" w:rsidRDefault="00BE5E67" w:rsidP="00253BF9">
      <w:pPr>
        <w:rPr>
          <w:rFonts w:ascii="Hand writing Mutlu" w:hAnsi="Hand writing Mutlu"/>
          <w:sz w:val="24"/>
          <w:szCs w:val="24"/>
        </w:rPr>
      </w:pPr>
      <w:hyperlink r:id="rId9" w:history="1">
        <w:r>
          <w:rPr>
            <w:rStyle w:val="Hyperlink"/>
            <w:rFonts w:ascii="Comic Sans MS" w:hAnsi="Comic Sans MS"/>
            <w:highlight w:val="red"/>
          </w:rPr>
          <w:t>www.egitimhane.com</w:t>
        </w:r>
      </w:hyperlink>
    </w:p>
    <w:p w:rsidR="00BE5E67" w:rsidRDefault="00BE5E67" w:rsidP="00253BF9">
      <w:pPr>
        <w:rPr>
          <w:rFonts w:ascii="Hand writing Mutlu" w:hAnsi="Hand writing Mutlu"/>
          <w:sz w:val="24"/>
          <w:szCs w:val="24"/>
        </w:rPr>
      </w:pPr>
    </w:p>
    <w:p w:rsidR="00BE5E67" w:rsidRDefault="00BE5E67" w:rsidP="00253BF9">
      <w:pPr>
        <w:rPr>
          <w:rFonts w:ascii="Hand writing Mutlu" w:hAnsi="Hand writing Mutlu"/>
          <w:sz w:val="24"/>
          <w:szCs w:val="24"/>
        </w:rPr>
      </w:pPr>
    </w:p>
    <w:p w:rsidR="00BE5E67" w:rsidRDefault="00BE5E67" w:rsidP="00253BF9">
      <w:pPr>
        <w:rPr>
          <w:rFonts w:ascii="Hand writing Mutlu" w:hAnsi="Hand writing Mutlu"/>
          <w:sz w:val="24"/>
          <w:szCs w:val="24"/>
        </w:rPr>
      </w:pPr>
    </w:p>
    <w:p w:rsidR="00BE5E67" w:rsidRPr="003E1C79" w:rsidRDefault="00BE5E67" w:rsidP="00253BF9">
      <w:pPr>
        <w:rPr>
          <w:rFonts w:ascii="Hand writing Mutlu" w:hAnsi="Hand writing Mutlu"/>
          <w:sz w:val="24"/>
          <w:szCs w:val="24"/>
        </w:rPr>
      </w:pPr>
    </w:p>
    <w:p w:rsidR="00BE5E67" w:rsidRDefault="00BE5E67" w:rsidP="00253BF9">
      <w:pPr>
        <w:rPr>
          <w:rFonts w:ascii="Hand writing Mutlu" w:hAnsi="Hand writing Mutlu"/>
          <w:sz w:val="40"/>
          <w:szCs w:val="40"/>
        </w:rPr>
      </w:pPr>
    </w:p>
    <w:p w:rsidR="00BE5E67" w:rsidRDefault="00BE5E67" w:rsidP="00253BF9">
      <w:pPr>
        <w:rPr>
          <w:rFonts w:ascii="Hand writing Mutlu" w:hAnsi="Hand writing Mutlu"/>
          <w:sz w:val="40"/>
          <w:szCs w:val="40"/>
        </w:rPr>
      </w:pPr>
    </w:p>
    <w:sectPr w:rsidR="00BE5E67" w:rsidSect="003E1C79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E67" w:rsidRDefault="00BE5E67" w:rsidP="003E1C79">
      <w:pPr>
        <w:spacing w:after="0" w:line="240" w:lineRule="auto"/>
      </w:pPr>
      <w:r>
        <w:separator/>
      </w:r>
    </w:p>
  </w:endnote>
  <w:endnote w:type="continuationSeparator" w:id="0">
    <w:p w:rsidR="00BE5E67" w:rsidRDefault="00BE5E67" w:rsidP="003E1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E67" w:rsidRDefault="00BE5E67" w:rsidP="00A424CA">
    <w:pPr>
      <w:rPr>
        <w:rFonts w:ascii="Hand writing Mutlu" w:hAnsi="Hand writing Mutlu"/>
        <w:sz w:val="24"/>
        <w:szCs w:val="24"/>
      </w:rPr>
    </w:pPr>
    <w:r w:rsidRPr="003E1C79">
      <w:rPr>
        <w:rFonts w:ascii="Hand writing Mutlu" w:hAnsi="Hand writing Mutlu"/>
        <w:sz w:val="24"/>
        <w:szCs w:val="24"/>
      </w:rPr>
      <w:t xml:space="preserve">Aşağıdaki sayıları yukarıdaki </w:t>
    </w:r>
    <w:r>
      <w:rPr>
        <w:rFonts w:ascii="Hand writing Mutlu" w:hAnsi="Hand writing Mutlu"/>
        <w:sz w:val="24"/>
        <w:szCs w:val="24"/>
      </w:rPr>
      <w:t xml:space="preserve"> </w:t>
    </w:r>
    <w:r w:rsidRPr="003E1C79">
      <w:rPr>
        <w:rFonts w:ascii="Hand writing Mutlu" w:hAnsi="Hand writing Mutlu"/>
        <w:sz w:val="24"/>
        <w:szCs w:val="24"/>
      </w:rPr>
      <w:t>kutu</w:t>
    </w:r>
    <w:r>
      <w:rPr>
        <w:rFonts w:ascii="Hand writing Mutlu" w:hAnsi="Hand writing Mutlu"/>
        <w:sz w:val="24"/>
        <w:szCs w:val="24"/>
      </w:rPr>
      <w:t>lar</w:t>
    </w:r>
    <w:r w:rsidRPr="003E1C79">
      <w:rPr>
        <w:rFonts w:ascii="Hand writing Mutlu" w:hAnsi="Hand writing Mutlu"/>
        <w:sz w:val="24"/>
        <w:szCs w:val="24"/>
      </w:rPr>
      <w:t xml:space="preserve">da bulunuz ve </w:t>
    </w:r>
    <w:r>
      <w:rPr>
        <w:rFonts w:ascii="Hand writing Mutlu" w:hAnsi="Hand writing Mutlu"/>
        <w:sz w:val="24"/>
        <w:szCs w:val="24"/>
      </w:rPr>
      <w:t xml:space="preserve">sayının yazılı olduğu kutunun altını </w:t>
    </w:r>
    <w:r w:rsidRPr="003E1C79">
      <w:rPr>
        <w:rFonts w:ascii="Hand writing Mutlu" w:hAnsi="Hand writing Mutlu"/>
        <w:sz w:val="24"/>
        <w:szCs w:val="24"/>
      </w:rPr>
      <w:t>uygun r</w:t>
    </w:r>
    <w:r>
      <w:rPr>
        <w:rFonts w:ascii="Hand writing Mutlu" w:hAnsi="Hand writing Mutlu"/>
        <w:sz w:val="24"/>
        <w:szCs w:val="24"/>
      </w:rPr>
      <w:t>enklere boyayınız.</w:t>
    </w:r>
  </w:p>
  <w:p w:rsidR="00BE5E67" w:rsidRDefault="00BE5E67">
    <w:pPr>
      <w:pStyle w:val="Footer"/>
    </w:pPr>
    <w:r>
      <w:t>15 – kırmızı     25- sarı    35- mavi     45-yeşil    55-  mor  65-pembe    75- turuncu  85-  kahverengi</w:t>
    </w:r>
  </w:p>
  <w:p w:rsidR="00BE5E67" w:rsidRDefault="00BE5E67">
    <w:pPr>
      <w:pStyle w:val="Footer"/>
    </w:pPr>
  </w:p>
  <w:p w:rsidR="00BE5E67" w:rsidRDefault="00BE5E67">
    <w:pPr>
      <w:pStyle w:val="Footer"/>
    </w:pPr>
    <w:r>
      <w:t xml:space="preserve">                              95- beyaz      100- siyah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E67" w:rsidRDefault="00BE5E67" w:rsidP="00A424CA">
    <w:pPr>
      <w:rPr>
        <w:rFonts w:ascii="Hand writing Mutlu" w:hAnsi="Hand writing Mutlu"/>
        <w:sz w:val="24"/>
        <w:szCs w:val="24"/>
      </w:rPr>
    </w:pPr>
    <w:r w:rsidRPr="003E1C79">
      <w:rPr>
        <w:rFonts w:ascii="Hand writing Mutlu" w:hAnsi="Hand writing Mutlu"/>
        <w:sz w:val="24"/>
        <w:szCs w:val="24"/>
      </w:rPr>
      <w:t xml:space="preserve">Aşağıdaki sayıları yukarıdaki </w:t>
    </w:r>
    <w:r>
      <w:rPr>
        <w:rFonts w:ascii="Hand writing Mutlu" w:hAnsi="Hand writing Mutlu"/>
        <w:sz w:val="24"/>
        <w:szCs w:val="24"/>
      </w:rPr>
      <w:t xml:space="preserve"> </w:t>
    </w:r>
    <w:r w:rsidRPr="003E1C79">
      <w:rPr>
        <w:rFonts w:ascii="Hand writing Mutlu" w:hAnsi="Hand writing Mutlu"/>
        <w:sz w:val="24"/>
        <w:szCs w:val="24"/>
      </w:rPr>
      <w:t>kutu</w:t>
    </w:r>
    <w:r>
      <w:rPr>
        <w:rFonts w:ascii="Hand writing Mutlu" w:hAnsi="Hand writing Mutlu"/>
        <w:sz w:val="24"/>
        <w:szCs w:val="24"/>
      </w:rPr>
      <w:t>lar</w:t>
    </w:r>
    <w:r w:rsidRPr="003E1C79">
      <w:rPr>
        <w:rFonts w:ascii="Hand writing Mutlu" w:hAnsi="Hand writing Mutlu"/>
        <w:sz w:val="24"/>
        <w:szCs w:val="24"/>
      </w:rPr>
      <w:t>da bulunuz ve uygun r</w:t>
    </w:r>
    <w:r>
      <w:rPr>
        <w:rFonts w:ascii="Hand writing Mutlu" w:hAnsi="Hand writing Mutlu"/>
        <w:sz w:val="24"/>
        <w:szCs w:val="24"/>
      </w:rPr>
      <w:t>enklere boyayınız.</w:t>
    </w:r>
  </w:p>
  <w:p w:rsidR="00BE5E67" w:rsidRDefault="00BE5E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E67" w:rsidRDefault="00BE5E67" w:rsidP="003E1C79">
      <w:pPr>
        <w:spacing w:after="0" w:line="240" w:lineRule="auto"/>
      </w:pPr>
      <w:r>
        <w:separator/>
      </w:r>
    </w:p>
  </w:footnote>
  <w:footnote w:type="continuationSeparator" w:id="0">
    <w:p w:rsidR="00BE5E67" w:rsidRDefault="00BE5E67" w:rsidP="003E1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E67" w:rsidRPr="00A424CA" w:rsidRDefault="00BE5E67">
    <w:pPr>
      <w:pStyle w:val="Header"/>
      <w:rPr>
        <w:rFonts w:ascii="Hand writing Mutlu" w:hAnsi="Hand writing Mutlu"/>
        <w:sz w:val="24"/>
        <w:szCs w:val="24"/>
      </w:rPr>
    </w:pPr>
    <w:r w:rsidRPr="00A424CA">
      <w:rPr>
        <w:rFonts w:ascii="Hand writing Mutlu" w:hAnsi="Hand writing Mutlu"/>
        <w:sz w:val="24"/>
        <w:szCs w:val="24"/>
      </w:rPr>
      <w:t>Aşağıdaki sayıları öğrenene kadar</w:t>
    </w:r>
    <w:r>
      <w:rPr>
        <w:rFonts w:ascii="Hand writing Mutlu" w:hAnsi="Hand writing Mutlu"/>
        <w:sz w:val="24"/>
        <w:szCs w:val="24"/>
      </w:rPr>
      <w:t xml:space="preserve"> </w:t>
    </w:r>
    <w:r w:rsidRPr="00A424CA">
      <w:rPr>
        <w:rFonts w:ascii="Hand writing Mutlu" w:hAnsi="Hand writing Mutlu"/>
        <w:sz w:val="24"/>
        <w:szCs w:val="24"/>
      </w:rPr>
      <w:t>bol bol okuyun ve defterinize yazın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2E52"/>
    <w:rsid w:val="00105C1D"/>
    <w:rsid w:val="00253BF9"/>
    <w:rsid w:val="003E1C79"/>
    <w:rsid w:val="00531433"/>
    <w:rsid w:val="00720BD2"/>
    <w:rsid w:val="009077F2"/>
    <w:rsid w:val="009A0218"/>
    <w:rsid w:val="00A424CA"/>
    <w:rsid w:val="00AB2E17"/>
    <w:rsid w:val="00B6217D"/>
    <w:rsid w:val="00BE5E67"/>
    <w:rsid w:val="00E76633"/>
    <w:rsid w:val="00F22E52"/>
    <w:rsid w:val="00F27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C1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31433"/>
  </w:style>
  <w:style w:type="table" w:styleId="TableGrid">
    <w:name w:val="Table Grid"/>
    <w:basedOn w:val="TableNormal"/>
    <w:uiPriority w:val="99"/>
    <w:rsid w:val="00253BF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3E1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1C7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E1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1C79"/>
    <w:rPr>
      <w:rFonts w:cs="Times New Roman"/>
    </w:rPr>
  </w:style>
  <w:style w:type="character" w:styleId="Hyperlink">
    <w:name w:val="Hyperlink"/>
    <w:basedOn w:val="DefaultParagraphFont"/>
    <w:uiPriority w:val="99"/>
    <w:rsid w:val="009A021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2</Pages>
  <Words>75</Words>
  <Characters>433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üzümören</dc:creator>
  <cp:keywords/>
  <dc:description/>
  <cp:lastModifiedBy>nazlı</cp:lastModifiedBy>
  <cp:revision>6</cp:revision>
  <cp:lastPrinted>2016-03-15T09:57:00Z</cp:lastPrinted>
  <dcterms:created xsi:type="dcterms:W3CDTF">2016-03-14T12:05:00Z</dcterms:created>
  <dcterms:modified xsi:type="dcterms:W3CDTF">2016-03-15T10:50:00Z</dcterms:modified>
</cp:coreProperties>
</file>