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7DE" w:rsidRDefault="00E167DE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>
        <w:rPr>
          <w:b/>
          <w:i/>
          <w:color w:val="FF0000"/>
          <w:sz w:val="28"/>
          <w:szCs w:val="28"/>
          <w:u w:val="single"/>
        </w:rPr>
        <w:t>ÇIKARMA İŞLEMİ ALIŞTIRMALARI-9</w:t>
      </w:r>
    </w:p>
    <w:p w:rsidR="00E167DE" w:rsidRPr="008706AA" w:rsidRDefault="00E167DE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E167DE" w:rsidRPr="008706AA" w:rsidRDefault="00E167DE" w:rsidP="000B566D">
      <w:pPr>
        <w:pStyle w:val="NoSpacing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çıkar</w:t>
      </w:r>
      <w:r w:rsidRPr="008706AA">
        <w:rPr>
          <w:b/>
          <w:i/>
          <w:color w:val="0070C0"/>
          <w:sz w:val="28"/>
          <w:szCs w:val="28"/>
        </w:rPr>
        <w:t>ma işlemlerini yapınız.</w:t>
      </w:r>
    </w:p>
    <w:p w:rsidR="00E167DE" w:rsidRPr="00B034F5" w:rsidRDefault="00E167DE" w:rsidP="000B566D">
      <w:pPr>
        <w:pStyle w:val="NoSpacing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167DE" w:rsidRDefault="00E167DE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0"/>
        <w:gridCol w:w="333"/>
        <w:gridCol w:w="396"/>
        <w:gridCol w:w="396"/>
        <w:gridCol w:w="396"/>
        <w:gridCol w:w="395"/>
        <w:gridCol w:w="395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97"/>
        <w:gridCol w:w="396"/>
        <w:gridCol w:w="396"/>
        <w:gridCol w:w="397"/>
        <w:gridCol w:w="397"/>
        <w:gridCol w:w="358"/>
        <w:gridCol w:w="373"/>
      </w:tblGrid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167DE" w:rsidRDefault="00E167DE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"/>
        <w:gridCol w:w="332"/>
        <w:gridCol w:w="395"/>
        <w:gridCol w:w="395"/>
        <w:gridCol w:w="396"/>
        <w:gridCol w:w="394"/>
        <w:gridCol w:w="394"/>
        <w:gridCol w:w="396"/>
        <w:gridCol w:w="396"/>
        <w:gridCol w:w="397"/>
        <w:gridCol w:w="395"/>
        <w:gridCol w:w="395"/>
        <w:gridCol w:w="396"/>
        <w:gridCol w:w="396"/>
        <w:gridCol w:w="397"/>
        <w:gridCol w:w="395"/>
        <w:gridCol w:w="395"/>
        <w:gridCol w:w="396"/>
        <w:gridCol w:w="396"/>
        <w:gridCol w:w="397"/>
        <w:gridCol w:w="395"/>
        <w:gridCol w:w="395"/>
        <w:gridCol w:w="396"/>
        <w:gridCol w:w="396"/>
        <w:gridCol w:w="379"/>
        <w:gridCol w:w="372"/>
      </w:tblGrid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9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167DE" w:rsidRDefault="00E167DE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"/>
        <w:gridCol w:w="332"/>
        <w:gridCol w:w="394"/>
        <w:gridCol w:w="395"/>
        <w:gridCol w:w="395"/>
        <w:gridCol w:w="393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4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9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167DE" w:rsidRDefault="00E167DE" w:rsidP="000B566D">
      <w:pPr>
        <w:spacing w:after="0" w:line="240" w:lineRule="atLeast"/>
        <w:ind w:left="708"/>
        <w:contextualSpacing/>
      </w:pPr>
    </w:p>
    <w:tbl>
      <w:tblPr>
        <w:tblW w:w="10065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"/>
        <w:gridCol w:w="332"/>
        <w:gridCol w:w="394"/>
        <w:gridCol w:w="395"/>
        <w:gridCol w:w="394"/>
        <w:gridCol w:w="394"/>
        <w:gridCol w:w="394"/>
        <w:gridCol w:w="396"/>
        <w:gridCol w:w="397"/>
        <w:gridCol w:w="397"/>
        <w:gridCol w:w="395"/>
        <w:gridCol w:w="395"/>
        <w:gridCol w:w="396"/>
        <w:gridCol w:w="397"/>
        <w:gridCol w:w="396"/>
        <w:gridCol w:w="395"/>
        <w:gridCol w:w="395"/>
        <w:gridCol w:w="396"/>
        <w:gridCol w:w="397"/>
        <w:gridCol w:w="397"/>
        <w:gridCol w:w="395"/>
        <w:gridCol w:w="395"/>
        <w:gridCol w:w="396"/>
        <w:gridCol w:w="397"/>
        <w:gridCol w:w="379"/>
        <w:gridCol w:w="372"/>
      </w:tblGrid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7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8</w:t>
            </w: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5</w:t>
            </w:r>
          </w:p>
        </w:tc>
        <w:tc>
          <w:tcPr>
            <w:tcW w:w="373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0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1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3</w:t>
            </w: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-</w:t>
            </w: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3F7BFD">
              <w:rPr>
                <w:b/>
                <w:i/>
                <w:sz w:val="32"/>
                <w:szCs w:val="32"/>
              </w:rPr>
              <w:t>2</w:t>
            </w: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70C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dashSmallGap" w:sz="4" w:space="0" w:color="00B050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  <w:tr w:rsidR="00E167DE" w:rsidRPr="003F7BFD" w:rsidTr="003F7BFD">
        <w:trPr>
          <w:trHeight w:val="397"/>
        </w:trPr>
        <w:tc>
          <w:tcPr>
            <w:tcW w:w="28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3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97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373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single" w:sz="18" w:space="0" w:color="auto"/>
            </w:tcBorders>
            <w:vAlign w:val="center"/>
          </w:tcPr>
          <w:p w:rsidR="00E167DE" w:rsidRPr="003F7BFD" w:rsidRDefault="00E167DE" w:rsidP="003F7BFD">
            <w:pPr>
              <w:spacing w:after="0"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</w:tr>
    </w:tbl>
    <w:p w:rsidR="00E167DE" w:rsidRDefault="00E167DE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p w:rsidR="00E167DE" w:rsidRDefault="00E167DE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hyperlink r:id="rId7" w:history="1">
        <w:r>
          <w:rPr>
            <w:rStyle w:val="Hyperlink"/>
            <w:rFonts w:ascii="Comic Sans MS" w:hAnsi="Comic Sans MS"/>
            <w:highlight w:val="red"/>
          </w:rPr>
          <w:t>www.egitimhane.com</w:t>
        </w:r>
      </w:hyperlink>
    </w:p>
    <w:p w:rsidR="00E167DE" w:rsidRDefault="00E167DE" w:rsidP="000B566D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</w:p>
    <w:sectPr w:rsidR="00E167DE" w:rsidSect="004D5B62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7DE" w:rsidRDefault="00E167DE" w:rsidP="00FE136A">
      <w:pPr>
        <w:spacing w:after="0" w:line="240" w:lineRule="auto"/>
      </w:pPr>
      <w:r>
        <w:separator/>
      </w:r>
    </w:p>
  </w:endnote>
  <w:endnote w:type="continuationSeparator" w:id="0">
    <w:p w:rsidR="00E167DE" w:rsidRDefault="00E167D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7DE" w:rsidRPr="001322F1" w:rsidRDefault="00E167DE" w:rsidP="00FE136A">
    <w:pPr>
      <w:pStyle w:val="Footer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7DE" w:rsidRDefault="00E167DE" w:rsidP="00FE136A">
      <w:pPr>
        <w:spacing w:after="0" w:line="240" w:lineRule="auto"/>
      </w:pPr>
      <w:r>
        <w:separator/>
      </w:r>
    </w:p>
  </w:footnote>
  <w:footnote w:type="continuationSeparator" w:id="0">
    <w:p w:rsidR="00E167DE" w:rsidRDefault="00E167D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67DE" w:rsidRPr="00E61CF5" w:rsidRDefault="00E167DE" w:rsidP="00132C50">
    <w:pPr>
      <w:pStyle w:val="Header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4"/>
        <w:szCs w:val="24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251660288;visibility:visible" o:allowoverlap="f">
          <v:imagedata r:id="rId1" o:title=""/>
          <w10:wrap type="square"/>
        </v:shape>
      </w:pict>
    </w:r>
    <w:r w:rsidRPr="00E61CF5">
      <w:rPr>
        <w:rFonts w:ascii="Impact" w:hAnsi="Impact"/>
        <w:b/>
        <w:color w:val="404040"/>
        <w:sz w:val="24"/>
        <w:szCs w:val="24"/>
      </w:rPr>
      <w:t>AD</w:t>
    </w:r>
    <w:r>
      <w:rPr>
        <w:rFonts w:ascii="Impact" w:hAnsi="Impact"/>
        <w:b/>
        <w:color w:val="404040"/>
        <w:sz w:val="24"/>
        <w:szCs w:val="24"/>
      </w:rPr>
      <w:t>I</w:t>
    </w:r>
    <w:r w:rsidRPr="00E61CF5">
      <w:rPr>
        <w:rFonts w:ascii="Impact" w:hAnsi="Impact"/>
        <w:b/>
        <w:color w:val="404040"/>
        <w:sz w:val="24"/>
        <w:szCs w:val="24"/>
      </w:rPr>
      <w:t xml:space="preserve">:………………………………………………                                                                                                                                                         </w:t>
    </w:r>
  </w:p>
  <w:p w:rsidR="00E167DE" w:rsidRPr="00E61CF5" w:rsidRDefault="00E167DE">
    <w:pPr>
      <w:pStyle w:val="Header"/>
      <w:rPr>
        <w:color w:val="7F7F7F"/>
        <w:sz w:val="24"/>
        <w:szCs w:val="24"/>
      </w:rPr>
    </w:pPr>
    <w:r>
      <w:rPr>
        <w:rFonts w:ascii="Impact" w:hAnsi="Impact"/>
        <w:color w:val="404040"/>
        <w:sz w:val="24"/>
        <w:szCs w:val="24"/>
      </w:rPr>
      <w:t>1</w:t>
    </w:r>
    <w:r w:rsidRPr="00E61CF5">
      <w:rPr>
        <w:rFonts w:ascii="Impact" w:hAnsi="Impact"/>
        <w:color w:val="404040"/>
        <w:sz w:val="24"/>
        <w:szCs w:val="24"/>
      </w:rPr>
      <w:t>.sınıf-</w:t>
    </w:r>
    <w:r w:rsidRPr="00E61CF5">
      <w:rPr>
        <w:rFonts w:ascii="Impact" w:hAnsi="Impact"/>
        <w:color w:val="0070C0"/>
        <w:sz w:val="24"/>
        <w:szCs w:val="24"/>
      </w:rPr>
      <w:t>matematik</w:t>
    </w:r>
    <w:r w:rsidRPr="00E61CF5">
      <w:rPr>
        <w:rFonts w:ascii="Impact" w:hAnsi="Impact"/>
        <w:color w:val="4F81BD"/>
        <w:sz w:val="24"/>
        <w:szCs w:val="24"/>
      </w:rPr>
      <w:t xml:space="preserve">   </w:t>
    </w:r>
    <w:r w:rsidRPr="00E61CF5">
      <w:rPr>
        <w:rFonts w:ascii="Impact" w:hAnsi="Impact"/>
        <w:color w:val="404040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36A"/>
    <w:rsid w:val="0000575F"/>
    <w:rsid w:val="00051FB3"/>
    <w:rsid w:val="00081903"/>
    <w:rsid w:val="000B566D"/>
    <w:rsid w:val="000F5421"/>
    <w:rsid w:val="001322F1"/>
    <w:rsid w:val="00132C50"/>
    <w:rsid w:val="00164054"/>
    <w:rsid w:val="00203BD0"/>
    <w:rsid w:val="00217C78"/>
    <w:rsid w:val="00295C0B"/>
    <w:rsid w:val="002A6A6C"/>
    <w:rsid w:val="002D0133"/>
    <w:rsid w:val="002D2AF1"/>
    <w:rsid w:val="003F72F9"/>
    <w:rsid w:val="003F7BFD"/>
    <w:rsid w:val="00410F0F"/>
    <w:rsid w:val="00493193"/>
    <w:rsid w:val="004967C3"/>
    <w:rsid w:val="004A26CB"/>
    <w:rsid w:val="004B283F"/>
    <w:rsid w:val="004C2429"/>
    <w:rsid w:val="004D5B62"/>
    <w:rsid w:val="00526A26"/>
    <w:rsid w:val="00561E7D"/>
    <w:rsid w:val="00563064"/>
    <w:rsid w:val="00582A9C"/>
    <w:rsid w:val="005935B1"/>
    <w:rsid w:val="005A030D"/>
    <w:rsid w:val="005A1DC4"/>
    <w:rsid w:val="005E6742"/>
    <w:rsid w:val="005F2424"/>
    <w:rsid w:val="00692D11"/>
    <w:rsid w:val="0070564A"/>
    <w:rsid w:val="007119BE"/>
    <w:rsid w:val="00756BF3"/>
    <w:rsid w:val="0075711A"/>
    <w:rsid w:val="00780700"/>
    <w:rsid w:val="0081013A"/>
    <w:rsid w:val="008404C5"/>
    <w:rsid w:val="00846C59"/>
    <w:rsid w:val="008706AA"/>
    <w:rsid w:val="008801A4"/>
    <w:rsid w:val="00897E59"/>
    <w:rsid w:val="008F2CA4"/>
    <w:rsid w:val="008F5FEB"/>
    <w:rsid w:val="00927352"/>
    <w:rsid w:val="00931E16"/>
    <w:rsid w:val="00955942"/>
    <w:rsid w:val="009F09FA"/>
    <w:rsid w:val="009F1F39"/>
    <w:rsid w:val="00A012A4"/>
    <w:rsid w:val="00A366FD"/>
    <w:rsid w:val="00A81273"/>
    <w:rsid w:val="00A81790"/>
    <w:rsid w:val="00AF5019"/>
    <w:rsid w:val="00AF720A"/>
    <w:rsid w:val="00B034F5"/>
    <w:rsid w:val="00B361A1"/>
    <w:rsid w:val="00C3767E"/>
    <w:rsid w:val="00CF2844"/>
    <w:rsid w:val="00E1322C"/>
    <w:rsid w:val="00E167DE"/>
    <w:rsid w:val="00E304CB"/>
    <w:rsid w:val="00E61CF5"/>
    <w:rsid w:val="00E90B3A"/>
    <w:rsid w:val="00E92449"/>
    <w:rsid w:val="00EB3C5C"/>
    <w:rsid w:val="00EC671D"/>
    <w:rsid w:val="00EC6891"/>
    <w:rsid w:val="00F743B7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9"/>
    <w:qFormat/>
    <w:rsid w:val="000B566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B566D"/>
    <w:rPr>
      <w:rFonts w:ascii="Cambria" w:hAnsi="Cambria" w:cs="Times New Roman"/>
      <w:b/>
      <w:bCs/>
      <w:color w:val="4F81BD"/>
      <w:sz w:val="26"/>
      <w:szCs w:val="26"/>
    </w:rPr>
  </w:style>
  <w:style w:type="paragraph" w:styleId="Header">
    <w:name w:val="header"/>
    <w:basedOn w:val="Normal"/>
    <w:link w:val="Header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E136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E136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0B56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B566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0B566D"/>
    <w:pPr>
      <w:ind w:left="720"/>
      <w:contextualSpacing/>
    </w:pPr>
  </w:style>
  <w:style w:type="table" w:styleId="TableGrid">
    <w:name w:val="Table Grid"/>
    <w:basedOn w:val="TableNormal"/>
    <w:uiPriority w:val="99"/>
    <w:rsid w:val="000B566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99"/>
    <w:qFormat/>
    <w:rsid w:val="000B566D"/>
    <w:rPr>
      <w:lang w:eastAsia="en-US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0B566D"/>
    <w:rPr>
      <w:rFonts w:ascii="Calibri" w:eastAsia="Times New Roman" w:hAnsi="Calibri" w:cs="Times New Roman"/>
      <w:sz w:val="22"/>
      <w:szCs w:val="22"/>
      <w:lang w:val="tr-TR" w:eastAsia="en-US" w:bidi="ar-SA"/>
    </w:rPr>
  </w:style>
  <w:style w:type="table" w:styleId="LightShading">
    <w:name w:val="Light Shading"/>
    <w:basedOn w:val="TableNormal"/>
    <w:uiPriority w:val="99"/>
    <w:rsid w:val="000B566D"/>
    <w:rPr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Stil1">
    <w:name w:val="Stil1"/>
    <w:uiPriority w:val="99"/>
    <w:rsid w:val="000B566D"/>
    <w:rPr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</w:style>
  <w:style w:type="character" w:styleId="PlaceholderText">
    <w:name w:val="Placeholder Text"/>
    <w:basedOn w:val="DefaultParagraphFont"/>
    <w:uiPriority w:val="99"/>
    <w:semiHidden/>
    <w:rsid w:val="000B566D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AF501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1</Pages>
  <Words>136</Words>
  <Characters>776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nazlı</cp:lastModifiedBy>
  <cp:revision>44</cp:revision>
  <dcterms:created xsi:type="dcterms:W3CDTF">2015-12-19T22:25:00Z</dcterms:created>
  <dcterms:modified xsi:type="dcterms:W3CDTF">2016-03-09T10:51:00Z</dcterms:modified>
</cp:coreProperties>
</file>