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2C" w:rsidRPr="00566BEF" w:rsidRDefault="0088342C" w:rsidP="00566BEF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OKLARI TAKİP EDEREK ÇIKAR</w:t>
      </w:r>
      <w:r w:rsidRPr="00566BEF">
        <w:rPr>
          <w:b/>
          <w:color w:val="FF0000"/>
          <w:sz w:val="40"/>
          <w:szCs w:val="40"/>
        </w:rPr>
        <w:t>MA YAPALIM</w:t>
      </w:r>
    </w:p>
    <w:p w:rsidR="0088342C" w:rsidRDefault="0088342C">
      <w:pPr>
        <w:rPr>
          <w:b/>
          <w:sz w:val="28"/>
          <w:szCs w:val="28"/>
        </w:rPr>
      </w:pPr>
      <w:r w:rsidRPr="00AB6E1B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523.5pt;height:9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">
            <v:imagedata r:id="rId6" o:title=""/>
            <o:lock v:ext="edit" aspectratio="f"/>
          </v:shape>
        </w:pict>
      </w:r>
    </w:p>
    <w:p w:rsidR="0088342C" w:rsidRDefault="0088342C">
      <w:pPr>
        <w:rPr>
          <w:b/>
          <w:sz w:val="28"/>
          <w:szCs w:val="28"/>
        </w:rPr>
      </w:pPr>
      <w:r w:rsidRPr="00AB6E1B">
        <w:rPr>
          <w:b/>
          <w:noProof/>
          <w:sz w:val="28"/>
          <w:szCs w:val="28"/>
        </w:rPr>
        <w:pict>
          <v:shape id="_x0000_i1026" type="#_x0000_t75" style="width:523.5pt;height:99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">
            <v:imagedata r:id="rId7" o:title=""/>
            <o:lock v:ext="edit" aspectratio="f"/>
          </v:shape>
        </w:pict>
      </w:r>
    </w:p>
    <w:p w:rsidR="0088342C" w:rsidRDefault="0088342C">
      <w:pPr>
        <w:rPr>
          <w:b/>
          <w:sz w:val="28"/>
          <w:szCs w:val="28"/>
        </w:rPr>
      </w:pPr>
      <w:r w:rsidRPr="00AB6E1B">
        <w:rPr>
          <w:b/>
          <w:noProof/>
          <w:sz w:val="28"/>
          <w:szCs w:val="28"/>
        </w:rPr>
        <w:pict>
          <v:shape id="_x0000_i1027" type="#_x0000_t75" style="width:523.5pt;height:99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">
            <v:imagedata r:id="rId8" o:title=""/>
            <o:lock v:ext="edit" aspectratio="f"/>
          </v:shape>
        </w:pict>
      </w:r>
    </w:p>
    <w:p w:rsidR="0088342C" w:rsidRDefault="0088342C">
      <w:pPr>
        <w:rPr>
          <w:b/>
          <w:sz w:val="28"/>
          <w:szCs w:val="28"/>
        </w:rPr>
      </w:pPr>
      <w:r w:rsidRPr="00AB6E1B">
        <w:rPr>
          <w:b/>
          <w:noProof/>
          <w:sz w:val="28"/>
          <w:szCs w:val="28"/>
        </w:rPr>
        <w:pict>
          <v:shape id="_x0000_i1028" type="#_x0000_t75" style="width:523.5pt;height:9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">
            <v:imagedata r:id="rId9" o:title=""/>
            <o:lock v:ext="edit" aspectratio="f"/>
          </v:shape>
        </w:pict>
      </w:r>
    </w:p>
    <w:p w:rsidR="0088342C" w:rsidRDefault="0088342C">
      <w:pPr>
        <w:rPr>
          <w:b/>
          <w:sz w:val="28"/>
          <w:szCs w:val="28"/>
        </w:rPr>
      </w:pPr>
      <w:r w:rsidRPr="00AB6E1B">
        <w:rPr>
          <w:b/>
          <w:noProof/>
          <w:sz w:val="28"/>
          <w:szCs w:val="28"/>
        </w:rPr>
        <w:pict>
          <v:shape id="_x0000_i1029" type="#_x0000_t75" style="width:523.5pt;height:9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">
            <v:imagedata r:id="rId10" o:title=""/>
            <o:lock v:ext="edit" aspectratio="f"/>
          </v:shape>
        </w:pict>
      </w:r>
    </w:p>
    <w:p w:rsidR="0088342C" w:rsidRDefault="0088342C">
      <w:pPr>
        <w:rPr>
          <w:b/>
          <w:sz w:val="28"/>
          <w:szCs w:val="28"/>
        </w:rPr>
      </w:pPr>
      <w:r w:rsidRPr="00AB6E1B">
        <w:rPr>
          <w:b/>
          <w:noProof/>
          <w:sz w:val="28"/>
          <w:szCs w:val="28"/>
        </w:rPr>
        <w:pict>
          <v:shape id="_x0000_i1030" type="#_x0000_t75" style="width:523.5pt;height:9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">
            <v:imagedata r:id="rId11" o:title=""/>
            <o:lock v:ext="edit" aspectratio="f"/>
          </v:shape>
        </w:pict>
      </w:r>
    </w:p>
    <w:p w:rsidR="0088342C" w:rsidRPr="008C2D72" w:rsidRDefault="0088342C" w:rsidP="008C2D72">
      <w:pPr>
        <w:tabs>
          <w:tab w:val="left" w:pos="1940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12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sectPr w:rsidR="0088342C" w:rsidRPr="008C2D72" w:rsidSect="00C45B7E">
      <w:headerReference w:type="default" r:id="rId13"/>
      <w:footerReference w:type="default" r:id="rId14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42C" w:rsidRDefault="0088342C" w:rsidP="00FE136A">
      <w:pPr>
        <w:spacing w:after="0" w:line="240" w:lineRule="auto"/>
      </w:pPr>
      <w:r>
        <w:separator/>
      </w:r>
    </w:p>
  </w:endnote>
  <w:endnote w:type="continuationSeparator" w:id="0">
    <w:p w:rsidR="0088342C" w:rsidRDefault="0088342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2C" w:rsidRPr="00FE136A" w:rsidRDefault="0088342C" w:rsidP="00FE136A">
    <w:pPr>
      <w:pStyle w:val="Footer"/>
      <w:jc w:val="center"/>
      <w:rPr>
        <w:rFonts w:ascii="Magneto" w:hAnsi="Magneto"/>
        <w:sz w:val="24"/>
        <w:szCs w:val="24"/>
      </w:rPr>
    </w:pPr>
    <w:r w:rsidRPr="00FE136A">
      <w:rPr>
        <w:rFonts w:ascii="Magneto" w:hAnsi="Magneto"/>
        <w:sz w:val="24"/>
        <w:szCs w:val="24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42C" w:rsidRDefault="0088342C" w:rsidP="00FE136A">
      <w:pPr>
        <w:spacing w:after="0" w:line="240" w:lineRule="auto"/>
      </w:pPr>
      <w:r>
        <w:separator/>
      </w:r>
    </w:p>
  </w:footnote>
  <w:footnote w:type="continuationSeparator" w:id="0">
    <w:p w:rsidR="0088342C" w:rsidRDefault="0088342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2C" w:rsidRPr="007F6B67" w:rsidRDefault="0088342C" w:rsidP="00132C50">
    <w:pPr>
      <w:pStyle w:val="Header"/>
      <w:tabs>
        <w:tab w:val="clear" w:pos="4536"/>
        <w:tab w:val="clear" w:pos="9072"/>
        <w:tab w:val="center" w:pos="5386"/>
      </w:tabs>
      <w:rPr>
        <w:rFonts w:ascii="Impact" w:hAnsi="Impact"/>
        <w:i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01.65pt;margin-top:-28.7pt;width:79.3pt;height:51.5pt;z-index:251660288;visibility:visible" o:allowoverlap="f">
          <v:imagedata r:id="rId1" o:title=""/>
          <w10:wrap type="square"/>
        </v:shape>
      </w:pict>
    </w:r>
    <w:r w:rsidRPr="007F6B67">
      <w:rPr>
        <w:rFonts w:ascii="Impact" w:hAnsi="Impact"/>
        <w:sz w:val="23"/>
        <w:szCs w:val="23"/>
      </w:rPr>
      <w:t>ADI SOYADI:…………………………</w:t>
    </w:r>
  </w:p>
  <w:p w:rsidR="0088342C" w:rsidRDefault="0088342C">
    <w:pPr>
      <w:pStyle w:val="Header"/>
    </w:pPr>
    <w:r>
      <w:rPr>
        <w:rFonts w:ascii="Impact" w:hAnsi="Impact"/>
        <w:sz w:val="23"/>
        <w:szCs w:val="23"/>
      </w:rPr>
      <w:t>1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  matmatik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42F10"/>
    <w:rsid w:val="000A4263"/>
    <w:rsid w:val="000E3DDD"/>
    <w:rsid w:val="0012128D"/>
    <w:rsid w:val="00132C50"/>
    <w:rsid w:val="003647F6"/>
    <w:rsid w:val="00410F0F"/>
    <w:rsid w:val="00426D4F"/>
    <w:rsid w:val="00564E9E"/>
    <w:rsid w:val="00566BEF"/>
    <w:rsid w:val="005E25AA"/>
    <w:rsid w:val="005E6564"/>
    <w:rsid w:val="005E6742"/>
    <w:rsid w:val="006525A8"/>
    <w:rsid w:val="007154BC"/>
    <w:rsid w:val="00771006"/>
    <w:rsid w:val="007F6B67"/>
    <w:rsid w:val="0088342C"/>
    <w:rsid w:val="008A71C1"/>
    <w:rsid w:val="008C2D72"/>
    <w:rsid w:val="009A6DE7"/>
    <w:rsid w:val="009F1F39"/>
    <w:rsid w:val="00A012A4"/>
    <w:rsid w:val="00A366FD"/>
    <w:rsid w:val="00A60F2F"/>
    <w:rsid w:val="00AA1136"/>
    <w:rsid w:val="00AB6E1B"/>
    <w:rsid w:val="00B13CAD"/>
    <w:rsid w:val="00C109DC"/>
    <w:rsid w:val="00C45B7E"/>
    <w:rsid w:val="00CF2844"/>
    <w:rsid w:val="00E42C88"/>
    <w:rsid w:val="00EC5F86"/>
    <w:rsid w:val="00FA42DF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136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136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A4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2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C2D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16</Words>
  <Characters>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nazlı</cp:lastModifiedBy>
  <cp:revision>20</cp:revision>
  <dcterms:created xsi:type="dcterms:W3CDTF">2015-12-19T22:25:00Z</dcterms:created>
  <dcterms:modified xsi:type="dcterms:W3CDTF">2016-03-08T11:10:00Z</dcterms:modified>
</cp:coreProperties>
</file>