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87" w:rsidRDefault="00D20987">
      <w:r>
        <w:rPr>
          <w:noProof/>
        </w:rPr>
        <w:pict>
          <v:roundrect id="_x0000_s1026" style="position:absolute;margin-left:119.65pt;margin-top:16.15pt;width:190.5pt;height:26.25pt;z-index:251676672" arcsize="10923f" strokeweight="5pt">
            <v:stroke linestyle="thickThin"/>
            <v:shadow color="#868686"/>
            <v:textbox>
              <w:txbxContent>
                <w:p w:rsidR="00D20987" w:rsidRDefault="00D20987">
                  <w:r>
                    <w:t xml:space="preserve"> 1.SINIF ELDESİZ TOPLAMA İŞLEMİ-10</w:t>
                  </w:r>
                </w:p>
              </w:txbxContent>
            </v:textbox>
          </v:roundrect>
        </w:pict>
      </w:r>
    </w:p>
    <w:p w:rsidR="00D20987" w:rsidRPr="00F91D7A" w:rsidRDefault="00D20987" w:rsidP="00F91D7A"/>
    <w:p w:rsidR="00D20987" w:rsidRDefault="00D20987" w:rsidP="009E2A89">
      <w:pPr>
        <w:tabs>
          <w:tab w:val="left" w:pos="7140"/>
        </w:tabs>
      </w:pPr>
      <w:r>
        <w:tab/>
      </w:r>
    </w:p>
    <w:p w:rsidR="00D20987" w:rsidRDefault="00D20987" w:rsidP="00F91D7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5.65pt;margin-top:350.8pt;width:30.75pt;height:0;z-index:251672576" o:connectortype="straight"/>
        </w:pict>
      </w:r>
      <w:r>
        <w:rPr>
          <w:noProof/>
        </w:rPr>
        <w:pict>
          <v:shape id="_x0000_s1028" type="#_x0000_t32" style="position:absolute;margin-left:375.4pt;margin-top:350.8pt;width:30.75pt;height:0;z-index:251669504" o:connectortype="straight"/>
        </w:pict>
      </w:r>
      <w:r>
        <w:rPr>
          <w:noProof/>
        </w:rPr>
        <w:pict>
          <v:roundrect id="_x0000_s1029" style="position:absolute;margin-left:371.65pt;margin-top:319.3pt;width:43.5pt;height:91.5pt;z-index:251651072" arcsize="10923f" fillcolor="#00b0f0">
            <v:textbox style="mso-next-textbox:#_x0000_s1029">
              <w:txbxContent>
                <w:p w:rsidR="00D20987" w:rsidRDefault="00D20987" w:rsidP="005218A5">
                  <w:pPr>
                    <w:pStyle w:val="NoSpacing"/>
                  </w:pPr>
                  <w:r>
                    <w:t xml:space="preserve">     31</w:t>
                  </w:r>
                </w:p>
                <w:p w:rsidR="00D20987" w:rsidRDefault="00D20987" w:rsidP="005218A5">
                  <w:pPr>
                    <w:pStyle w:val="NoSpacing"/>
                  </w:pPr>
                  <w:r>
                    <w:t xml:space="preserve">  + 48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68.9pt;margin-top:319.3pt;width:46.5pt;height:91.5pt;z-index:251652096" arcsize="10923f" fillcolor="#00b0f0">
            <v:textbox style="mso-next-textbox:#_x0000_s1030">
              <w:txbxContent>
                <w:p w:rsidR="00D20987" w:rsidRDefault="00D20987" w:rsidP="005218A5">
                  <w:pPr>
                    <w:pStyle w:val="NoSpacing"/>
                  </w:pPr>
                  <w:r>
                    <w:t xml:space="preserve">      23</w:t>
                  </w:r>
                </w:p>
                <w:p w:rsidR="00D20987" w:rsidRDefault="00D20987" w:rsidP="005218A5">
                  <w:pPr>
                    <w:pStyle w:val="NoSpacing"/>
                  </w:pPr>
                  <w:r>
                    <w:t xml:space="preserve">  +  66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1" type="#_x0000_t32" style="position:absolute;margin-left:130.9pt;margin-top:350.8pt;width:30.75pt;height:0;z-index:251675648" o:connectortype="straight"/>
        </w:pict>
      </w:r>
      <w:r>
        <w:rPr>
          <w:noProof/>
        </w:rPr>
        <w:pict>
          <v:roundrect id="_x0000_s1032" style="position:absolute;margin-left:124.15pt;margin-top:319.3pt;width:42pt;height:91.5pt;z-index:251648000" arcsize="10923f" fillcolor="#00b0f0">
            <v:textbox style="mso-next-textbox:#_x0000_s1032">
              <w:txbxContent>
                <w:p w:rsidR="00D20987" w:rsidRDefault="00D20987" w:rsidP="005218A5">
                  <w:pPr>
                    <w:pStyle w:val="NoSpacing"/>
                  </w:pPr>
                  <w:r>
                    <w:t xml:space="preserve">    71</w:t>
                  </w:r>
                </w:p>
                <w:p w:rsidR="00D20987" w:rsidRDefault="00D20987" w:rsidP="005218A5">
                  <w:pPr>
                    <w:pStyle w:val="NoSpacing"/>
                  </w:pPr>
                  <w:r>
                    <w:t>+  26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19.9pt;margin-top:319.3pt;width:42.75pt;height:91.5pt;z-index:251649024" arcsize="10923f" fillcolor="#00b0f0">
            <v:textbox style="mso-next-textbox:#_x0000_s1033">
              <w:txbxContent>
                <w:p w:rsidR="00D20987" w:rsidRDefault="00D20987" w:rsidP="005218A5">
                  <w:pPr>
                    <w:pStyle w:val="NoSpacing"/>
                  </w:pPr>
                  <w:r>
                    <w:t xml:space="preserve">     53</w:t>
                  </w:r>
                </w:p>
                <w:p w:rsidR="00D20987" w:rsidRDefault="00D20987" w:rsidP="005218A5">
                  <w:pPr>
                    <w:pStyle w:val="NoSpacing"/>
                  </w:pPr>
                  <w:r>
                    <w:t>+   42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371.65pt;margin-top:112.3pt;width:43.5pt;height:91.5pt;z-index:251650048" arcsize="10923f" fillcolor="#00b0f0">
            <v:textbox style="mso-next-textbox:#_x0000_s1034">
              <w:txbxContent>
                <w:p w:rsidR="00D20987" w:rsidRDefault="00D20987" w:rsidP="005218A5">
                  <w:pPr>
                    <w:pStyle w:val="NoSpacing"/>
                  </w:pPr>
                  <w:r>
                    <w:t xml:space="preserve">    64</w:t>
                  </w:r>
                </w:p>
                <w:p w:rsidR="00D20987" w:rsidRDefault="00D20987" w:rsidP="005218A5">
                  <w:pPr>
                    <w:pStyle w:val="NoSpacing"/>
                  </w:pPr>
                  <w:r>
                    <w:t>+  25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268.9pt;margin-top:112.3pt;width:41.25pt;height:91.5pt;z-index:251645952" arcsize="10923f" fillcolor="#00b0f0">
            <v:textbox style="mso-next-textbox:#_x0000_s1035">
              <w:txbxContent>
                <w:p w:rsidR="00D20987" w:rsidRDefault="00D20987" w:rsidP="00F91D7A">
                  <w:pPr>
                    <w:pStyle w:val="NoSpacing"/>
                  </w:pPr>
                  <w:r>
                    <w:t xml:space="preserve">    18</w:t>
                  </w:r>
                </w:p>
                <w:p w:rsidR="00D20987" w:rsidRDefault="00D20987" w:rsidP="00F91D7A">
                  <w:pPr>
                    <w:pStyle w:val="NoSpacing"/>
                  </w:pPr>
                  <w:r>
                    <w:t xml:space="preserve">  +51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6" type="#_x0000_t32" style="position:absolute;margin-left:275.65pt;margin-top:145.3pt;width:30.75pt;height:0;z-index:251664384" o:connectortype="straight"/>
        </w:pict>
      </w:r>
      <w:r>
        <w:rPr>
          <w:noProof/>
        </w:rPr>
        <w:pict>
          <v:shape id="_x0000_s1037" type="#_x0000_t32" style="position:absolute;margin-left:130.9pt;margin-top:145.3pt;width:30.75pt;height:0;z-index:251662336" o:connectortype="straight"/>
        </w:pict>
      </w:r>
      <w:r>
        <w:rPr>
          <w:noProof/>
        </w:rPr>
        <w:pict>
          <v:roundrect id="_x0000_s1038" style="position:absolute;margin-left:124.15pt;margin-top:112.3pt;width:42pt;height:91.5pt;z-index:251646976" arcsize="10923f" fillcolor="#00b0f0">
            <v:textbox style="mso-next-textbox:#_x0000_s1038">
              <w:txbxContent>
                <w:p w:rsidR="00D20987" w:rsidRDefault="00D20987" w:rsidP="00F91D7A">
                  <w:pPr>
                    <w:pStyle w:val="NoSpacing"/>
                  </w:pPr>
                  <w:r>
                    <w:t xml:space="preserve">   25</w:t>
                  </w:r>
                </w:p>
                <w:p w:rsidR="00D20987" w:rsidRDefault="00D20987" w:rsidP="00F91D7A">
                  <w:pPr>
                    <w:pStyle w:val="NoSpacing"/>
                  </w:pPr>
                  <w:r>
                    <w:t>+ 40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9" type="#_x0000_t32" style="position:absolute;margin-left:130.9pt;margin-top:559.3pt;width:30.75pt;height:0;z-index:251668480" o:connectortype="straight"/>
        </w:pict>
      </w:r>
      <w:r>
        <w:rPr>
          <w:noProof/>
        </w:rPr>
        <w:pict>
          <v:shape id="_x0000_s1040" type="#_x0000_t32" style="position:absolute;margin-left:315.4pt;margin-top:503.8pt;width:30.75pt;height:0;z-index:251667456" o:connectortype="straight"/>
        </w:pict>
      </w:r>
      <w:r>
        <w:rPr>
          <w:noProof/>
        </w:rPr>
        <w:pict>
          <v:shape id="_x0000_s1041" type="#_x0000_t32" style="position:absolute;margin-left:375.4pt;margin-top:559.3pt;width:30.75pt;height:0;z-index:251666432" o:connectortype="straight"/>
        </w:pict>
      </w:r>
      <w:r>
        <w:rPr>
          <w:noProof/>
        </w:rPr>
        <w:pict>
          <v:shape id="_x0000_s1042" type="#_x0000_t32" style="position:absolute;margin-left:275.65pt;margin-top:559.3pt;width:30.75pt;height:0;z-index:251670528" o:connectortype="straight"/>
        </w:pict>
      </w:r>
      <w:r>
        <w:rPr>
          <w:noProof/>
        </w:rPr>
        <w:pict>
          <v:shape id="_x0000_s1043" type="#_x0000_t32" style="position:absolute;margin-left:23.65pt;margin-top:559.3pt;width:30.75pt;height:0;z-index:251671552" o:connectortype="straight"/>
        </w:pict>
      </w:r>
      <w:r>
        <w:rPr>
          <w:noProof/>
        </w:rPr>
        <w:pict>
          <v:shape id="_x0000_s1044" type="#_x0000_t32" style="position:absolute;margin-left:67.9pt;margin-top:503.8pt;width:30.75pt;height:0;z-index:251673600" o:connectortype="straight"/>
        </w:pict>
      </w:r>
      <w:r>
        <w:rPr>
          <w:noProof/>
        </w:rPr>
        <w:pict>
          <v:shape id="_x0000_s1045" type="#_x0000_t32" style="position:absolute;margin-left:23.65pt;margin-top:350.8pt;width:30.75pt;height:0;z-index:251674624" o:connectortype="straight"/>
        </w:pict>
      </w:r>
      <w:r>
        <w:rPr>
          <w:noProof/>
        </w:rPr>
        <w:pict>
          <v:shape id="_x0000_s1046" type="#_x0000_t32" style="position:absolute;margin-left:327.4pt;margin-top:307.3pt;width:30.75pt;height:0;z-index:251665408" o:connectortype="straight"/>
        </w:pict>
      </w:r>
      <w:r>
        <w:rPr>
          <w:noProof/>
        </w:rPr>
        <w:pict>
          <v:shape id="_x0000_s1047" type="#_x0000_t32" style="position:absolute;margin-left:67.9pt;margin-top:295.3pt;width:30.75pt;height:0;z-index:251660288" o:connectortype="straight"/>
        </w:pict>
      </w:r>
      <w:r>
        <w:rPr>
          <w:noProof/>
        </w:rPr>
        <w:pict>
          <v:shape id="_x0000_s1048" type="#_x0000_t32" style="position:absolute;margin-left:315.4pt;margin-top:295.3pt;width:30.75pt;height:0;z-index:251661312" o:connectortype="straight"/>
        </w:pict>
      </w:r>
      <w:r>
        <w:rPr>
          <w:noProof/>
        </w:rPr>
        <w:pict>
          <v:shape id="_x0000_s1049" type="#_x0000_t32" style="position:absolute;margin-left:375.4pt;margin-top:145.3pt;width:30.75pt;height:0;z-index:251663360" o:connectortype="straight"/>
        </w:pict>
      </w:r>
      <w:r>
        <w:rPr>
          <w:noProof/>
        </w:rPr>
        <w:pict>
          <v:roundrect id="_x0000_s1050" style="position:absolute;margin-left:268.9pt;margin-top:525.55pt;width:37.5pt;height:91.5pt;z-index:251653120" arcsize="10923f" fillcolor="#00b0f0">
            <v:textbox style="mso-next-textbox:#_x0000_s1050">
              <w:txbxContent>
                <w:p w:rsidR="00D20987" w:rsidRDefault="00D20987" w:rsidP="005218A5">
                  <w:pPr>
                    <w:pStyle w:val="NoSpacing"/>
                  </w:pPr>
                  <w:r>
                    <w:t xml:space="preserve">   14</w:t>
                  </w:r>
                </w:p>
                <w:p w:rsidR="00D20987" w:rsidRDefault="00D20987" w:rsidP="005218A5">
                  <w:pPr>
                    <w:pStyle w:val="NoSpacing"/>
                  </w:pPr>
                  <w:r>
                    <w:t xml:space="preserve"> +83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124.15pt;margin-top:525.55pt;width:37.5pt;height:91.5pt;z-index:251656192" arcsize="10923f" fillcolor="#00b0f0">
            <v:textbox style="mso-next-textbox:#_x0000_s1051">
              <w:txbxContent>
                <w:p w:rsidR="00D20987" w:rsidRDefault="00D20987" w:rsidP="005218A5">
                  <w:pPr>
                    <w:pStyle w:val="NoSpacing"/>
                  </w:pPr>
                  <w:r>
                    <w:t xml:space="preserve">   27</w:t>
                  </w:r>
                </w:p>
                <w:p w:rsidR="00D20987" w:rsidRDefault="00D20987" w:rsidP="005218A5">
                  <w:pPr>
                    <w:pStyle w:val="NoSpacing"/>
                  </w:pPr>
                  <w:r>
                    <w:t xml:space="preserve"> +42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2" style="position:absolute;margin-left:19.9pt;margin-top:525.55pt;width:38.25pt;height:91.5pt;z-index:251654144" arcsize="10923f" fillcolor="#00b0f0">
            <v:textbox style="mso-next-textbox:#_x0000_s1052">
              <w:txbxContent>
                <w:p w:rsidR="00D20987" w:rsidRDefault="00D20987" w:rsidP="005218A5">
                  <w:pPr>
                    <w:pStyle w:val="NoSpacing"/>
                  </w:pPr>
                  <w:r>
                    <w:t xml:space="preserve">   28</w:t>
                  </w:r>
                </w:p>
                <w:p w:rsidR="00D20987" w:rsidRDefault="00D20987" w:rsidP="005218A5">
                  <w:pPr>
                    <w:pStyle w:val="NoSpacing"/>
                  </w:pPr>
                  <w:r>
                    <w:t>+ 50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371.65pt;margin-top:525.55pt;width:39pt;height:91.5pt;z-index:251655168" arcsize="10923f" fillcolor="#00b0f0">
            <v:textbox style="mso-next-textbox:#_x0000_s1053">
              <w:txbxContent>
                <w:p w:rsidR="00D20987" w:rsidRDefault="00D20987" w:rsidP="005218A5">
                  <w:pPr>
                    <w:pStyle w:val="NoSpacing"/>
                  </w:pPr>
                  <w:r>
                    <w:t xml:space="preserve">   19</w:t>
                  </w:r>
                </w:p>
                <w:p w:rsidR="00D20987" w:rsidRDefault="00D20987" w:rsidP="005218A5">
                  <w:pPr>
                    <w:pStyle w:val="NoSpacing"/>
                  </w:pPr>
                  <w:r>
                    <w:t xml:space="preserve"> +60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19.9pt;margin-top:112.3pt;width:37.5pt;height:91.5pt;z-index:251639808" arcsize="10923f" fillcolor="#00b0f0">
            <v:textbox style="mso-next-textbox:#_x0000_s1054">
              <w:txbxContent>
                <w:p w:rsidR="00D20987" w:rsidRDefault="00D20987" w:rsidP="00F91D7A">
                  <w:pPr>
                    <w:pStyle w:val="NoSpacing"/>
                  </w:pPr>
                  <w:r>
                    <w:t xml:space="preserve">   23</w:t>
                  </w:r>
                </w:p>
                <w:p w:rsidR="00D20987" w:rsidRDefault="00D20987" w:rsidP="00F91D7A">
                  <w:pPr>
                    <w:pStyle w:val="NoSpacing"/>
                  </w:pPr>
                  <w:r>
                    <w:t>+ 41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5" type="#_x0000_t32" style="position:absolute;margin-left:23.65pt;margin-top:145.3pt;width:30.75pt;height:0;z-index:251659264" o:connectortype="straight"/>
        </w:pict>
      </w:r>
      <w:r>
        <w:rPr>
          <w:noProof/>
        </w:rPr>
        <w:pict>
          <v:shape id="_x0000_s1056" type="#_x0000_t32" style="position:absolute;margin-left:315.4pt;margin-top:86.8pt;width:30.75pt;height:0;z-index:251658240" o:connectortype="straight"/>
        </w:pict>
      </w:r>
      <w:r>
        <w:rPr>
          <w:noProof/>
        </w:rPr>
        <w:pict>
          <v:shape id="_x0000_s1057" type="#_x0000_t32" style="position:absolute;margin-left:62.65pt;margin-top:86.8pt;width:30.75pt;height:0;z-index:251657216" o:connectortype="straight"/>
        </w:pict>
      </w:r>
      <w:r>
        <w:rPr>
          <w:noProof/>
        </w:rPr>
        <w:pict>
          <v:roundrect id="_x0000_s1058" style="position:absolute;margin-left:58.15pt;margin-top:470.8pt;width:61.5pt;height:46.5pt;z-index:251644928" arcsize="10923f" fillcolor="yellow">
            <v:textbox style="mso-next-textbox:#_x0000_s1058">
              <w:txbxContent>
                <w:p w:rsidR="00D20987" w:rsidRDefault="00D20987" w:rsidP="00F91D7A">
                  <w:pPr>
                    <w:pStyle w:val="NoSpacing"/>
                  </w:pPr>
                  <w:r>
                    <w:t xml:space="preserve">     55</w:t>
                  </w:r>
                </w:p>
                <w:p w:rsidR="00D20987" w:rsidRDefault="00D20987" w:rsidP="00F91D7A">
                  <w:pPr>
                    <w:pStyle w:val="NoSpacing"/>
                  </w:pPr>
                  <w:r>
                    <w:t xml:space="preserve">  + 32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306.4pt;margin-top:470.8pt;width:61.5pt;height:46.5pt;z-index:251642880" arcsize="10923f" fillcolor="yellow">
            <v:textbox style="mso-next-textbox:#_x0000_s1059">
              <w:txbxContent>
                <w:p w:rsidR="00D20987" w:rsidRDefault="00D20987" w:rsidP="00F91D7A">
                  <w:pPr>
                    <w:pStyle w:val="NoSpacing"/>
                  </w:pPr>
                  <w:r>
                    <w:t xml:space="preserve">     24</w:t>
                  </w:r>
                </w:p>
                <w:p w:rsidR="00D20987" w:rsidRDefault="00D20987" w:rsidP="00F91D7A">
                  <w:pPr>
                    <w:pStyle w:val="NoSpacing"/>
                  </w:pPr>
                  <w:r>
                    <w:t xml:space="preserve">   +64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0" style="position:absolute;margin-left:306.4pt;margin-top:263.05pt;width:61.5pt;height:46.5pt;z-index:251643904" arcsize="10923f" fillcolor="yellow">
            <v:textbox style="mso-next-textbox:#_x0000_s1060">
              <w:txbxContent>
                <w:p w:rsidR="00D20987" w:rsidRDefault="00D20987" w:rsidP="00F91D7A">
                  <w:pPr>
                    <w:pStyle w:val="NoSpacing"/>
                  </w:pPr>
                  <w:r>
                    <w:t xml:space="preserve">     23</w:t>
                  </w:r>
                </w:p>
                <w:p w:rsidR="00D20987" w:rsidRDefault="00D20987" w:rsidP="00F91D7A">
                  <w:pPr>
                    <w:pStyle w:val="NoSpacing"/>
                  </w:pPr>
                  <w:r>
                    <w:t xml:space="preserve">   +14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1" style="position:absolute;margin-left:58.15pt;margin-top:263.05pt;width:61.5pt;height:46.5pt;z-index:251641856" arcsize="10923f" fillcolor="yellow">
            <v:textbox style="mso-next-textbox:#_x0000_s1061">
              <w:txbxContent>
                <w:p w:rsidR="00D20987" w:rsidRDefault="00D20987" w:rsidP="00F91D7A">
                  <w:pPr>
                    <w:pStyle w:val="NoSpacing"/>
                  </w:pPr>
                  <w:r>
                    <w:t xml:space="preserve">     44</w:t>
                  </w:r>
                </w:p>
                <w:p w:rsidR="00D20987" w:rsidRDefault="00D20987" w:rsidP="00F91D7A">
                  <w:pPr>
                    <w:pStyle w:val="NoSpacing"/>
                  </w:pPr>
                  <w:r>
                    <w:t xml:space="preserve">  + 33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2" style="position:absolute;margin-left:306.4pt;margin-top:55.3pt;width:61.5pt;height:46.5pt;z-index:251640832" arcsize="10923f" fillcolor="yellow">
            <v:textbox style="mso-next-textbox:#_x0000_s1062">
              <w:txbxContent>
                <w:p w:rsidR="00D20987" w:rsidRDefault="00D20987" w:rsidP="00F91D7A">
                  <w:pPr>
                    <w:pStyle w:val="NoSpacing"/>
                  </w:pPr>
                  <w:r>
                    <w:t xml:space="preserve">     24</w:t>
                  </w:r>
                </w:p>
                <w:p w:rsidR="00D20987" w:rsidRDefault="00D20987" w:rsidP="00F91D7A">
                  <w:pPr>
                    <w:pStyle w:val="NoSpacing"/>
                  </w:pPr>
                  <w:r>
                    <w:t xml:space="preserve">   +32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58.15pt;margin-top:55.3pt;width:61.5pt;height:46.5pt;z-index:251638784" arcsize="10923f" fillcolor="yellow">
            <v:textbox style="mso-next-textbox:#_x0000_s1063">
              <w:txbxContent>
                <w:p w:rsidR="00D20987" w:rsidRDefault="00D20987" w:rsidP="00F91D7A">
                  <w:pPr>
                    <w:pStyle w:val="NoSpacing"/>
                  </w:pPr>
                  <w:r>
                    <w:t xml:space="preserve">     24</w:t>
                  </w:r>
                </w:p>
                <w:p w:rsidR="00D20987" w:rsidRDefault="00D20987" w:rsidP="00F91D7A">
                  <w:pPr>
                    <w:pStyle w:val="NoSpacing"/>
                  </w:pPr>
                  <w:r>
                    <w:t xml:space="preserve"> +  35</w:t>
                  </w:r>
                </w:p>
              </w:txbxContent>
            </v:textbox>
          </v:roundrect>
        </w:pict>
      </w:r>
      <w:hyperlink r:id="rId6" w:history="1">
        <w:r w:rsidRPr="00722B96">
          <w:rPr>
            <w:rFonts w:ascii="Arial" w:hAnsi="Arial" w:cs="Arial"/>
            <w:noProof/>
            <w:color w:val="1A0DAB"/>
            <w:sz w:val="20"/>
            <w:szCs w:val="20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s://encrypted-tbn3.gstatic.com/images?q=tbn:ANd9GcTgEuhDspLY4Th7OpnRBGtYiPA10MN-6DGaq_JV6SMf4SDKL9Y6BB6Sxola" href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" style="width:175.5pt;height:204.75pt;visibility:visible" o:button="t">
              <v:fill o:detectmouseclick="t"/>
              <v:imagedata r:id="rId7" o:title=""/>
            </v:shape>
          </w:pict>
        </w:r>
      </w:hyperlink>
      <w:r>
        <w:tab/>
      </w:r>
      <w:r>
        <w:tab/>
      </w:r>
      <w:hyperlink r:id="rId8" w:history="1">
        <w:r w:rsidRPr="00DB54B2">
          <w:rPr>
            <w:noProof/>
          </w:rPr>
          <w:pict>
            <v:shape id="_x0000_i1026" type="#_x0000_t75" alt="https://encrypted-tbn3.gstatic.com/images?q=tbn:ANd9GcTgEuhDspLY4Th7OpnRBGtYiPA10MN-6DGaq_JV6SMf4SDKL9Y6BB6Sxola" href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" style="width:175.5pt;height:204.75pt;visibility:visible" o:button="t">
              <v:fill o:detectmouseclick="t"/>
              <v:imagedata r:id="rId7" o:title=""/>
            </v:shape>
          </w:pict>
        </w:r>
      </w:hyperlink>
      <w:hyperlink r:id="rId9" w:history="1">
        <w:r w:rsidRPr="00DB54B2">
          <w:rPr>
            <w:noProof/>
          </w:rPr>
          <w:pict>
            <v:shape id="_x0000_i1027" type="#_x0000_t75" alt="https://encrypted-tbn3.gstatic.com/images?q=tbn:ANd9GcTgEuhDspLY4Th7OpnRBGtYiPA10MN-6DGaq_JV6SMf4SDKL9Y6BB6Sxola" href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" style="width:175.5pt;height:204.75pt;visibility:visible" o:button="t">
              <v:fill o:detectmouseclick="t"/>
              <v:imagedata r:id="rId7" o:title=""/>
            </v:shape>
          </w:pict>
        </w:r>
      </w:hyperlink>
      <w:r>
        <w:tab/>
      </w:r>
      <w:r>
        <w:tab/>
      </w:r>
      <w:hyperlink r:id="rId10" w:history="1">
        <w:r w:rsidRPr="00DB54B2">
          <w:rPr>
            <w:noProof/>
          </w:rPr>
          <w:pict>
            <v:shape id="_x0000_i1028" type="#_x0000_t75" alt="https://encrypted-tbn3.gstatic.com/images?q=tbn:ANd9GcTgEuhDspLY4Th7OpnRBGtYiPA10MN-6DGaq_JV6SMf4SDKL9Y6BB6Sxola" href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" style="width:175.5pt;height:204.75pt;visibility:visible" o:button="t">
              <v:fill o:detectmouseclick="t"/>
              <v:imagedata r:id="rId7" o:title=""/>
            </v:shape>
          </w:pict>
        </w:r>
      </w:hyperlink>
      <w:hyperlink r:id="rId11" w:history="1">
        <w:r w:rsidRPr="00DB54B2">
          <w:rPr>
            <w:noProof/>
          </w:rPr>
          <w:pict>
            <v:shape id="_x0000_i1029" type="#_x0000_t75" alt="https://encrypted-tbn3.gstatic.com/images?q=tbn:ANd9GcTgEuhDspLY4Th7OpnRBGtYiPA10MN-6DGaq_JV6SMf4SDKL9Y6BB6Sxola" href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" style="width:175.5pt;height:204.75pt;visibility:visible" o:button="t">
              <v:fill o:detectmouseclick="t"/>
              <v:imagedata r:id="rId7" o:title=""/>
            </v:shape>
          </w:pict>
        </w:r>
      </w:hyperlink>
      <w:r>
        <w:tab/>
      </w:r>
      <w:r>
        <w:tab/>
      </w:r>
      <w:hyperlink r:id="rId12" w:history="1">
        <w:r w:rsidRPr="00DB54B2">
          <w:rPr>
            <w:noProof/>
          </w:rPr>
          <w:pict>
            <v:shape id="_x0000_i1030" type="#_x0000_t75" alt="https://encrypted-tbn3.gstatic.com/images?q=tbn:ANd9GcTgEuhDspLY4Th7OpnRBGtYiPA10MN-6DGaq_JV6SMf4SDKL9Y6BB6Sxola" href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" style="width:175.5pt;height:204.75pt;visibility:visible" o:button="t">
              <v:fill o:detectmouseclick="t"/>
              <v:imagedata r:id="rId7" o:title=""/>
            </v:shape>
          </w:pict>
        </w:r>
      </w:hyperlink>
    </w:p>
    <w:p w:rsidR="00D20987" w:rsidRPr="00964F35" w:rsidRDefault="00D20987" w:rsidP="00964F35"/>
    <w:p w:rsidR="00D20987" w:rsidRPr="00964F35" w:rsidRDefault="00D20987" w:rsidP="00964F35"/>
    <w:p w:rsidR="00D20987" w:rsidRDefault="00D20987" w:rsidP="00964F35"/>
    <w:p w:rsidR="00D20987" w:rsidRPr="00964F35" w:rsidRDefault="00D20987" w:rsidP="00964F35">
      <w:pPr>
        <w:tabs>
          <w:tab w:val="left" w:pos="1140"/>
        </w:tabs>
      </w:pPr>
      <w:r>
        <w:tab/>
      </w:r>
      <w:hyperlink r:id="rId13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sectPr w:rsidR="00D20987" w:rsidRPr="00964F35" w:rsidSect="00B467C7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987" w:rsidRDefault="00D20987" w:rsidP="00A36918">
      <w:pPr>
        <w:spacing w:after="0" w:line="240" w:lineRule="auto"/>
      </w:pPr>
      <w:r>
        <w:separator/>
      </w:r>
    </w:p>
  </w:endnote>
  <w:endnote w:type="continuationSeparator" w:id="0">
    <w:p w:rsidR="00D20987" w:rsidRDefault="00D20987" w:rsidP="00A36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987" w:rsidRDefault="00D20987" w:rsidP="00A36918">
      <w:pPr>
        <w:spacing w:after="0" w:line="240" w:lineRule="auto"/>
      </w:pPr>
      <w:r>
        <w:separator/>
      </w:r>
    </w:p>
  </w:footnote>
  <w:footnote w:type="continuationSeparator" w:id="0">
    <w:p w:rsidR="00D20987" w:rsidRDefault="00D20987" w:rsidP="00A36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87" w:rsidRDefault="00D20987">
    <w:pPr>
      <w:pStyle w:val="Header"/>
    </w:pPr>
    <w:r>
      <w:t>TAHSİN TANYILDIZ DİYARBAKIR ÇÜNGÜŞ SELAHADDİN EYYUBİ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D7A"/>
    <w:rsid w:val="000634E2"/>
    <w:rsid w:val="002525A2"/>
    <w:rsid w:val="0028152B"/>
    <w:rsid w:val="00412C29"/>
    <w:rsid w:val="005218A5"/>
    <w:rsid w:val="00722B96"/>
    <w:rsid w:val="00730F5C"/>
    <w:rsid w:val="008445C9"/>
    <w:rsid w:val="009070EE"/>
    <w:rsid w:val="00964F35"/>
    <w:rsid w:val="009E2A89"/>
    <w:rsid w:val="00A36918"/>
    <w:rsid w:val="00B467C7"/>
    <w:rsid w:val="00C707B4"/>
    <w:rsid w:val="00D20987"/>
    <w:rsid w:val="00DB54B2"/>
    <w:rsid w:val="00E149A4"/>
    <w:rsid w:val="00EB0859"/>
    <w:rsid w:val="00F91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7C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91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1D7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91D7A"/>
  </w:style>
  <w:style w:type="paragraph" w:styleId="Header">
    <w:name w:val="header"/>
    <w:basedOn w:val="Normal"/>
    <w:link w:val="HeaderChar"/>
    <w:uiPriority w:val="99"/>
    <w:semiHidden/>
    <w:rsid w:val="00A3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691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36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6918"/>
    <w:rPr>
      <w:rFonts w:cs="Times New Roman"/>
    </w:rPr>
  </w:style>
  <w:style w:type="character" w:styleId="Hyperlink">
    <w:name w:val="Hyperlink"/>
    <w:basedOn w:val="DefaultParagraphFont"/>
    <w:uiPriority w:val="99"/>
    <w:rsid w:val="00964F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7A" TargetMode="External"/><Relationship Id="rId13" Type="http://schemas.openxmlformats.org/officeDocument/2006/relationships/hyperlink" Target="http://www.egitimhane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7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7A" TargetMode="External"/><Relationship Id="rId11" Type="http://schemas.openxmlformats.org/officeDocument/2006/relationships/hyperlink" Target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7A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7A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google.com.tr/url?url=http://publicdomainvectors.org/tr/bedava-vektor/Vekt%C3%B6r-g%C3%B6r%C3%BCnt%C3%BC-basit-k%C3%BC%C3%A7%C3%BCk-ev-%C3%A7izgi-resimler/17155.html&amp;rct=j&amp;frm=1&amp;q=&amp;esrc=s&amp;sa=U&amp;ei=zpScVe2fPIKSU5m6n5gL&amp;ved=0CBQQ9QEwADgU&amp;usg=AFQjCNEaTS-KaI6NCKrK9kLNd6fqgUS67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288</Words>
  <Characters>1645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THSN</dc:creator>
  <cp:keywords/>
  <dc:description/>
  <cp:lastModifiedBy>nazlı</cp:lastModifiedBy>
  <cp:revision>6</cp:revision>
  <dcterms:created xsi:type="dcterms:W3CDTF">2015-07-08T03:38:00Z</dcterms:created>
  <dcterms:modified xsi:type="dcterms:W3CDTF">2016-03-08T09:20:00Z</dcterms:modified>
</cp:coreProperties>
</file>