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D02" w:rsidRDefault="00F54D02">
      <w:r>
        <w:rPr>
          <w:noProof/>
        </w:rPr>
        <w:pict>
          <v:roundrect id="_x0000_s1026" style="position:absolute;margin-left:100.9pt;margin-top:11.65pt;width:255.75pt;height:32.25pt;z-index:251652608" arcsize="10923f" strokecolor="#c0504d" strokeweight="2.5pt">
            <v:shadow color="#868686"/>
            <v:textbox>
              <w:txbxContent>
                <w:p w:rsidR="00F54D02" w:rsidRDefault="00F54D02" w:rsidP="003F6E72">
                  <w:pPr>
                    <w:pStyle w:val="ListParagraph"/>
                    <w:numPr>
                      <w:ilvl w:val="0"/>
                      <w:numId w:val="2"/>
                    </w:numPr>
                  </w:pPr>
                  <w:r>
                    <w:t>SINIF RİTMİK SAYMALAR-1</w:t>
                  </w:r>
                </w:p>
              </w:txbxContent>
            </v:textbox>
          </v:roundrect>
        </w:pict>
      </w:r>
    </w:p>
    <w:p w:rsidR="00F54D02" w:rsidRDefault="00F54D02"/>
    <w:p w:rsidR="00F54D02" w:rsidRPr="007B433B" w:rsidRDefault="00F54D02" w:rsidP="007B433B">
      <w:pPr>
        <w:tabs>
          <w:tab w:val="center" w:pos="4536"/>
        </w:tabs>
      </w:pPr>
      <w:r>
        <w:tab/>
      </w:r>
    </w:p>
    <w:p w:rsidR="00F54D02" w:rsidRDefault="00F54D02" w:rsidP="007B433B">
      <w:pPr>
        <w:jc w:val="center"/>
      </w:pPr>
      <w:r>
        <w:rPr>
          <w:noProof/>
        </w:rPr>
        <w:pict>
          <v:roundrect id="_x0000_s1027" style="position:absolute;left:0;text-align:left;margin-left:-14.6pt;margin-top:2.05pt;width:466.5pt;height:45.75pt;z-index:251653632" arcsize="10923f" fillcolor="#92d050">
            <v:textbox>
              <w:txbxContent>
                <w:p w:rsidR="00F54D02" w:rsidRDefault="00F54D02" w:rsidP="003F6E72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5-6-7-?-9-10 saymasında? yerine  hangi sayı yazılmalıdır?</w:t>
                  </w:r>
                </w:p>
              </w:txbxContent>
            </v:textbox>
          </v:roundrect>
        </w:pict>
      </w:r>
      <w:r>
        <w:t xml:space="preserve">                                                   </w:t>
      </w:r>
    </w:p>
    <w:p w:rsidR="00F54D02" w:rsidRDefault="00F54D02" w:rsidP="00B31B0A">
      <w:pPr>
        <w:tabs>
          <w:tab w:val="left" w:pos="210"/>
          <w:tab w:val="left" w:pos="1215"/>
        </w:tabs>
      </w:pPr>
      <w:r>
        <w:tab/>
      </w:r>
      <w:r>
        <w:tab/>
      </w:r>
    </w:p>
    <w:p w:rsidR="00F54D02" w:rsidRDefault="00F54D02" w:rsidP="00D62EDF">
      <w:r>
        <w:rPr>
          <w:noProof/>
        </w:rPr>
        <w:pict>
          <v:roundrect id="_x0000_s1028" style="position:absolute;margin-left:-14.6pt;margin-top:12.7pt;width:466.5pt;height:45.75pt;z-index:251654656" arcsize="10923f" fillcolor="#92d050">
            <v:textbox>
              <w:txbxContent>
                <w:p w:rsidR="00F54D02" w:rsidRDefault="00F54D02" w:rsidP="003F6E72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2-3-4-5-?-7 saymasında? yerine  hangi sayı yazılmalıdır?</w:t>
                  </w:r>
                </w:p>
              </w:txbxContent>
            </v:textbox>
          </v:roundrect>
        </w:pict>
      </w:r>
    </w:p>
    <w:p w:rsidR="00F54D02" w:rsidRDefault="00F54D02" w:rsidP="00D62EDF">
      <w:r>
        <w:rPr>
          <w:noProof/>
        </w:rPr>
        <w:pict>
          <v:roundrect id="_x0000_s1029" style="position:absolute;margin-left:-14.6pt;margin-top:455.25pt;width:466.5pt;height:45.75pt;z-index:251662848" arcsize="10923f" fillcolor="#92d050">
            <v:textbox>
              <w:txbxContent>
                <w:p w:rsidR="00F54D02" w:rsidRDefault="00F54D02" w:rsidP="004638D7">
                  <w:pPr>
                    <w:pStyle w:val="ListParagraph"/>
                    <w:numPr>
                      <w:ilvl w:val="0"/>
                      <w:numId w:val="8"/>
                    </w:numPr>
                  </w:pPr>
                  <w:r>
                    <w:t>15-16-17-?-19 saymasında? yerine  hangi sayı yazılmalıdır?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0" style="position:absolute;margin-left:-14.6pt;margin-top:394.5pt;width:466.5pt;height:45.75pt;z-index:251661824" arcsize="10923f" fillcolor="#92d050">
            <v:textbox>
              <w:txbxContent>
                <w:p w:rsidR="00F54D02" w:rsidRDefault="00F54D02" w:rsidP="004638D7">
                  <w:pPr>
                    <w:pStyle w:val="ListParagraph"/>
                    <w:numPr>
                      <w:ilvl w:val="0"/>
                      <w:numId w:val="7"/>
                    </w:numPr>
                  </w:pPr>
                  <w:r>
                    <w:t>30-?-40-45-50 saymasında? yerine  hangi sayı yazılmalıdır?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1" style="position:absolute;margin-left:-14.6pt;margin-top:335.25pt;width:466.5pt;height:45.75pt;z-index:251660800" arcsize="10923f" fillcolor="#92d050">
            <v:textbox>
              <w:txbxContent>
                <w:p w:rsidR="00F54D02" w:rsidRDefault="00F54D02" w:rsidP="004638D7">
                  <w:pPr>
                    <w:pStyle w:val="ListParagraph"/>
                    <w:numPr>
                      <w:ilvl w:val="0"/>
                      <w:numId w:val="6"/>
                    </w:numPr>
                  </w:pPr>
                  <w:r>
                    <w:t>80-?-60-50-40 saymasında? yerine  hangi sayı yazılmalıdır?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2" style="position:absolute;margin-left:-14.6pt;margin-top:275.25pt;width:466.5pt;height:45.75pt;z-index:251659776" arcsize="10923f" fillcolor="#92d050">
            <v:textbox>
              <w:txbxContent>
                <w:p w:rsidR="00F54D02" w:rsidRDefault="00F54D02" w:rsidP="004638D7">
                  <w:pPr>
                    <w:pStyle w:val="ListParagraph"/>
                    <w:numPr>
                      <w:ilvl w:val="0"/>
                      <w:numId w:val="5"/>
                    </w:numPr>
                  </w:pPr>
                  <w:r>
                    <w:t>7-6-?-4-3 saymasında? yerine  hangi sayı yazılmalıdır?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3" style="position:absolute;margin-left:-14.6pt;margin-top:219.75pt;width:466.5pt;height:45.75pt;z-index:251658752" arcsize="10923f" fillcolor="#92d050">
            <v:textbox>
              <w:txbxContent>
                <w:p w:rsidR="00F54D02" w:rsidRDefault="00F54D02" w:rsidP="004638D7">
                  <w:pPr>
                    <w:pStyle w:val="ListParagraph"/>
                    <w:numPr>
                      <w:ilvl w:val="0"/>
                      <w:numId w:val="4"/>
                    </w:numPr>
                  </w:pPr>
                  <w:r>
                    <w:t>12-11-10-?-8  saymasında? yerine  hangi sayı yazılmalıdır?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4" style="position:absolute;margin-left:-14.6pt;margin-top:161.25pt;width:466.5pt;height:45.75pt;z-index:251657728" arcsize="10923f" fillcolor="#92d050">
            <v:textbox>
              <w:txbxContent>
                <w:p w:rsidR="00F54D02" w:rsidRDefault="00F54D02" w:rsidP="004638D7">
                  <w:pPr>
                    <w:pStyle w:val="ListParagraph"/>
                    <w:numPr>
                      <w:ilvl w:val="0"/>
                      <w:numId w:val="3"/>
                    </w:numPr>
                  </w:pPr>
                  <w:r>
                    <w:t>20-30-40-?-60  saymasında? yerine  hangi sayı yazılmalıdır?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5" style="position:absolute;margin-left:-14.6pt;margin-top:103.5pt;width:466.5pt;height:45.75pt;z-index:251656704" arcsize="10923f" fillcolor="#92d050">
            <v:textbox>
              <w:txbxContent>
                <w:p w:rsidR="00F54D02" w:rsidRDefault="00F54D02" w:rsidP="004638D7">
                  <w:pPr>
                    <w:ind w:left="426"/>
                  </w:pPr>
                  <w:r>
                    <w:t>4)   15-20-25-?-35  saymasında? yerine  hangi sayı yazılmalıdır?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6" style="position:absolute;margin-left:-14.6pt;margin-top:43.5pt;width:466.5pt;height:45.75pt;z-index:251655680" arcsize="10923f" fillcolor="#92d050">
            <v:textbox>
              <w:txbxContent>
                <w:p w:rsidR="00F54D02" w:rsidRDefault="00F54D02" w:rsidP="004638D7">
                  <w:pPr>
                    <w:ind w:left="426"/>
                  </w:pPr>
                  <w:r>
                    <w:t>3)    4-6-?-10-12 saymasında? yerine  hangi sayı yazılmalıdır?</w:t>
                  </w:r>
                </w:p>
              </w:txbxContent>
            </v:textbox>
          </v:roundrect>
        </w:pict>
      </w:r>
    </w:p>
    <w:p w:rsidR="00F54D02" w:rsidRPr="00834CD0" w:rsidRDefault="00F54D02" w:rsidP="00834CD0"/>
    <w:p w:rsidR="00F54D02" w:rsidRPr="00834CD0" w:rsidRDefault="00F54D02" w:rsidP="00834CD0"/>
    <w:p w:rsidR="00F54D02" w:rsidRPr="00834CD0" w:rsidRDefault="00F54D02" w:rsidP="00834CD0"/>
    <w:p w:rsidR="00F54D02" w:rsidRPr="00834CD0" w:rsidRDefault="00F54D02" w:rsidP="00834CD0"/>
    <w:p w:rsidR="00F54D02" w:rsidRPr="00834CD0" w:rsidRDefault="00F54D02" w:rsidP="00834CD0"/>
    <w:p w:rsidR="00F54D02" w:rsidRPr="00834CD0" w:rsidRDefault="00F54D02" w:rsidP="00834CD0"/>
    <w:p w:rsidR="00F54D02" w:rsidRPr="00834CD0" w:rsidRDefault="00F54D02" w:rsidP="00834CD0"/>
    <w:p w:rsidR="00F54D02" w:rsidRPr="00834CD0" w:rsidRDefault="00F54D02" w:rsidP="00834CD0"/>
    <w:p w:rsidR="00F54D02" w:rsidRPr="00834CD0" w:rsidRDefault="00F54D02" w:rsidP="00834CD0"/>
    <w:p w:rsidR="00F54D02" w:rsidRPr="00834CD0" w:rsidRDefault="00F54D02" w:rsidP="00834CD0"/>
    <w:p w:rsidR="00F54D02" w:rsidRPr="00834CD0" w:rsidRDefault="00F54D02" w:rsidP="00834CD0"/>
    <w:p w:rsidR="00F54D02" w:rsidRPr="00834CD0" w:rsidRDefault="00F54D02" w:rsidP="00834CD0"/>
    <w:p w:rsidR="00F54D02" w:rsidRPr="00834CD0" w:rsidRDefault="00F54D02" w:rsidP="00834CD0"/>
    <w:p w:rsidR="00F54D02" w:rsidRPr="00834CD0" w:rsidRDefault="00F54D02" w:rsidP="00834CD0"/>
    <w:p w:rsidR="00F54D02" w:rsidRPr="00834CD0" w:rsidRDefault="00F54D02" w:rsidP="00834CD0"/>
    <w:p w:rsidR="00F54D02" w:rsidRPr="00834CD0" w:rsidRDefault="00F54D02" w:rsidP="00834CD0"/>
    <w:p w:rsidR="00F54D02" w:rsidRPr="00834CD0" w:rsidRDefault="00F54D02" w:rsidP="00834CD0"/>
    <w:p w:rsidR="00F54D02" w:rsidRPr="00834CD0" w:rsidRDefault="00F54D02" w:rsidP="00834CD0"/>
    <w:p w:rsidR="00F54D02" w:rsidRDefault="00F54D02" w:rsidP="00834CD0"/>
    <w:p w:rsidR="00F54D02" w:rsidRPr="00834CD0" w:rsidRDefault="00F54D02" w:rsidP="00834CD0">
      <w:hyperlink r:id="rId7" w:history="1">
        <w:r w:rsidRPr="003F71F6">
          <w:rPr>
            <w:rStyle w:val="Hyperlink"/>
            <w:rFonts w:ascii="Comic Sans MS" w:hAnsi="Comic Sans MS"/>
            <w:highlight w:val="red"/>
          </w:rPr>
          <w:t>www.egitimhane.com</w:t>
        </w:r>
      </w:hyperlink>
    </w:p>
    <w:sectPr w:rsidR="00F54D02" w:rsidRPr="00834CD0" w:rsidSect="006D2D2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4D02" w:rsidRDefault="00F54D02" w:rsidP="000771BF">
      <w:pPr>
        <w:spacing w:after="0" w:line="240" w:lineRule="auto"/>
      </w:pPr>
      <w:r>
        <w:separator/>
      </w:r>
    </w:p>
  </w:endnote>
  <w:endnote w:type="continuationSeparator" w:id="0">
    <w:p w:rsidR="00F54D02" w:rsidRDefault="00F54D02" w:rsidP="00077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4D02" w:rsidRDefault="00F54D02" w:rsidP="000771BF">
      <w:pPr>
        <w:spacing w:after="0" w:line="240" w:lineRule="auto"/>
      </w:pPr>
      <w:r>
        <w:separator/>
      </w:r>
    </w:p>
  </w:footnote>
  <w:footnote w:type="continuationSeparator" w:id="0">
    <w:p w:rsidR="00F54D02" w:rsidRDefault="00F54D02" w:rsidP="00077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D02" w:rsidRDefault="00F54D02">
    <w:pPr>
      <w:pStyle w:val="Header"/>
    </w:pPr>
    <w:r>
      <w:t>HAZIRLAYAN: TAHSİN TANYILDIZ DİYARBAKIR ÇÜNGÜŞ SELAHADDİN EYYUBİ İLKOKULU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A70B9"/>
    <w:multiLevelType w:val="hybridMultilevel"/>
    <w:tmpl w:val="E17E47A6"/>
    <w:lvl w:ilvl="0" w:tplc="041F0011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3BC0936"/>
    <w:multiLevelType w:val="hybridMultilevel"/>
    <w:tmpl w:val="8FC04AAA"/>
    <w:lvl w:ilvl="0" w:tplc="D0724DEA">
      <w:start w:val="8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>
    <w:nsid w:val="346371D2"/>
    <w:multiLevelType w:val="hybridMultilevel"/>
    <w:tmpl w:val="B7D282CC"/>
    <w:lvl w:ilvl="0" w:tplc="7AA2265A">
      <w:start w:val="10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3ADC5198"/>
    <w:multiLevelType w:val="hybridMultilevel"/>
    <w:tmpl w:val="B2F63718"/>
    <w:lvl w:ilvl="0" w:tplc="B0EAAAA2">
      <w:start w:val="7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">
    <w:nsid w:val="3BA573E0"/>
    <w:multiLevelType w:val="hybridMultilevel"/>
    <w:tmpl w:val="6AD4A58C"/>
    <w:lvl w:ilvl="0" w:tplc="82021704">
      <w:start w:val="5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>
    <w:nsid w:val="3D262673"/>
    <w:multiLevelType w:val="hybridMultilevel"/>
    <w:tmpl w:val="D590B49A"/>
    <w:lvl w:ilvl="0" w:tplc="7F684080">
      <w:start w:val="6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>
    <w:nsid w:val="44442E79"/>
    <w:multiLevelType w:val="hybridMultilevel"/>
    <w:tmpl w:val="43DA922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BA60095"/>
    <w:multiLevelType w:val="hybridMultilevel"/>
    <w:tmpl w:val="C2B65CF8"/>
    <w:lvl w:ilvl="0" w:tplc="C7C085C8">
      <w:start w:val="9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433B"/>
    <w:rsid w:val="000771BF"/>
    <w:rsid w:val="001415C1"/>
    <w:rsid w:val="002B3644"/>
    <w:rsid w:val="0037750E"/>
    <w:rsid w:val="003F6E72"/>
    <w:rsid w:val="003F71F6"/>
    <w:rsid w:val="004638D7"/>
    <w:rsid w:val="006D2D27"/>
    <w:rsid w:val="0072643D"/>
    <w:rsid w:val="00741F39"/>
    <w:rsid w:val="007B433B"/>
    <w:rsid w:val="007C4A89"/>
    <w:rsid w:val="00834CD0"/>
    <w:rsid w:val="0086231A"/>
    <w:rsid w:val="00881ED0"/>
    <w:rsid w:val="008B13CD"/>
    <w:rsid w:val="00A23C36"/>
    <w:rsid w:val="00B10AD7"/>
    <w:rsid w:val="00B31B0A"/>
    <w:rsid w:val="00C16A48"/>
    <w:rsid w:val="00D06AED"/>
    <w:rsid w:val="00D62EDF"/>
    <w:rsid w:val="00E6062B"/>
    <w:rsid w:val="00F20C7B"/>
    <w:rsid w:val="00F41F14"/>
    <w:rsid w:val="00F54D02"/>
    <w:rsid w:val="00FC18F7"/>
    <w:rsid w:val="00FF3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D27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F6E7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0771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771BF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0771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771B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F41F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41F1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834CD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22</Words>
  <Characters>131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THSN</dc:creator>
  <cp:keywords/>
  <dc:description/>
  <cp:lastModifiedBy>nazlı</cp:lastModifiedBy>
  <cp:revision>6</cp:revision>
  <dcterms:created xsi:type="dcterms:W3CDTF">2015-03-31T08:30:00Z</dcterms:created>
  <dcterms:modified xsi:type="dcterms:W3CDTF">2016-03-08T07:48:00Z</dcterms:modified>
</cp:coreProperties>
</file>