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CA" w:rsidRPr="001F1E2D" w:rsidRDefault="00356ACA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GENEL TEKRAR-10</w:t>
      </w:r>
    </w:p>
    <w:p w:rsidR="00356ACA" w:rsidRDefault="00356ACA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1</w:t>
      </w:r>
      <w:r w:rsidRPr="001F1E2D">
        <w:rPr>
          <w:rFonts w:cs="Hand writing Mutlu"/>
          <w:b/>
          <w:i/>
          <w:sz w:val="28"/>
          <w:szCs w:val="28"/>
          <w:lang w:val="en-US"/>
        </w:rPr>
        <w:t>-S</w:t>
      </w:r>
      <w:r w:rsidRPr="001F1E2D">
        <w:rPr>
          <w:rFonts w:cs="Arial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la</w:t>
      </w:r>
      <w:r w:rsidRPr="001F1E2D">
        <w:rPr>
          <w:rFonts w:cs="Times New Roman TUR"/>
          <w:b/>
          <w:i/>
          <w:sz w:val="28"/>
          <w:szCs w:val="28"/>
        </w:rPr>
        <w:t>’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n </w:t>
      </w:r>
      <w:r w:rsidRPr="001F1E2D">
        <w:rPr>
          <w:rFonts w:cs="Times New Roman TUR"/>
          <w:b/>
          <w:i/>
          <w:sz w:val="28"/>
          <w:szCs w:val="28"/>
        </w:rPr>
        <w:t>2</w:t>
      </w:r>
      <w:r w:rsidRPr="001F1E2D">
        <w:rPr>
          <w:rFonts w:cs="Hand writing Mutlu"/>
          <w:b/>
          <w:i/>
          <w:sz w:val="28"/>
          <w:szCs w:val="28"/>
          <w:lang w:val="en-US"/>
        </w:rPr>
        <w:t>7 ku</w:t>
      </w:r>
      <w:r w:rsidRPr="001F1E2D">
        <w:rPr>
          <w:rFonts w:cs="Arial"/>
          <w:b/>
          <w:i/>
          <w:sz w:val="28"/>
          <w:szCs w:val="28"/>
          <w:lang w:val="en-US"/>
        </w:rPr>
        <w:t>ş</w:t>
      </w:r>
      <w:r w:rsidRPr="001F1E2D">
        <w:rPr>
          <w:rFonts w:cs="Hand writing Mutlu"/>
          <w:b/>
          <w:i/>
          <w:sz w:val="28"/>
          <w:szCs w:val="28"/>
          <w:lang w:val="en-US"/>
        </w:rPr>
        <w:t>u uçtu. 10 ku</w:t>
      </w:r>
      <w:r w:rsidRPr="001F1E2D">
        <w:rPr>
          <w:rFonts w:cs="Arial"/>
          <w:b/>
          <w:i/>
          <w:sz w:val="28"/>
          <w:szCs w:val="28"/>
          <w:lang w:val="en-US"/>
        </w:rPr>
        <w:t>ş</w:t>
      </w:r>
      <w:r w:rsidRPr="001F1E2D">
        <w:rPr>
          <w:rFonts w:cs="Hand writing Mutlu"/>
          <w:b/>
          <w:i/>
          <w:sz w:val="28"/>
          <w:szCs w:val="28"/>
          <w:lang w:val="en-US"/>
        </w:rPr>
        <w:t>u kald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. S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la'</w:t>
      </w:r>
      <w:r w:rsidRPr="001F1E2D">
        <w:rPr>
          <w:rFonts w:cs="Times New Roman TUR"/>
          <w:b/>
          <w:i/>
          <w:sz w:val="28"/>
          <w:szCs w:val="28"/>
        </w:rPr>
        <w:t>’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 xml:space="preserve"> başlangıçta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 kaç ku</w:t>
      </w:r>
      <w:r w:rsidRPr="001F1E2D">
        <w:rPr>
          <w:rFonts w:cs="Arial"/>
          <w:b/>
          <w:i/>
          <w:sz w:val="28"/>
          <w:szCs w:val="28"/>
          <w:lang w:val="en-US"/>
        </w:rPr>
        <w:t>ş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u </w:t>
      </w:r>
      <w:r w:rsidRPr="001F1E2D">
        <w:rPr>
          <w:rFonts w:cs="Times New Roman TUR"/>
          <w:b/>
          <w:i/>
          <w:sz w:val="28"/>
          <w:szCs w:val="28"/>
        </w:rPr>
        <w:t>vardı</w:t>
      </w:r>
      <w:r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2</w:t>
      </w:r>
      <w:r w:rsidRPr="001F1E2D">
        <w:rPr>
          <w:rFonts w:cs="Hand writing Mutlu"/>
          <w:b/>
          <w:i/>
          <w:sz w:val="28"/>
          <w:szCs w:val="28"/>
          <w:lang w:val="en-US"/>
        </w:rPr>
        <w:t>- Sena</w:t>
      </w:r>
      <w:r w:rsidRPr="001F1E2D">
        <w:rPr>
          <w:rFonts w:cs="Times New Roman TUR"/>
          <w:b/>
          <w:i/>
          <w:sz w:val="28"/>
          <w:szCs w:val="28"/>
        </w:rPr>
        <w:t>’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n 8</w:t>
      </w:r>
      <w:r w:rsidRPr="001F1E2D">
        <w:rPr>
          <w:rFonts w:cs="Times New Roman TUR"/>
          <w:b/>
          <w:i/>
          <w:sz w:val="28"/>
          <w:szCs w:val="28"/>
        </w:rPr>
        <w:t xml:space="preserve"> 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kalemi  kayboldu. Geriye </w:t>
      </w:r>
      <w:r w:rsidRPr="001F1E2D">
        <w:rPr>
          <w:rFonts w:cs="Times New Roman TUR"/>
          <w:b/>
          <w:i/>
          <w:sz w:val="28"/>
          <w:szCs w:val="28"/>
        </w:rPr>
        <w:t>1</w:t>
      </w:r>
      <w:r w:rsidRPr="001F1E2D">
        <w:rPr>
          <w:rFonts w:cs="Hand writing Mutlu"/>
          <w:b/>
          <w:i/>
          <w:sz w:val="28"/>
          <w:szCs w:val="28"/>
          <w:lang w:val="en-US"/>
        </w:rPr>
        <w:t>9 kalemi  kald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. Sena</w:t>
      </w:r>
      <w:r w:rsidRPr="001F1E2D">
        <w:rPr>
          <w:rFonts w:cs="Times New Roman TUR"/>
          <w:b/>
          <w:i/>
          <w:sz w:val="28"/>
          <w:szCs w:val="28"/>
        </w:rPr>
        <w:t>’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 xml:space="preserve"> kaybolmadan         önce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 kaç kalemi </w:t>
      </w:r>
      <w:r w:rsidRPr="001F1E2D">
        <w:rPr>
          <w:rFonts w:cs="Times New Roman TUR"/>
          <w:b/>
          <w:i/>
          <w:sz w:val="28"/>
          <w:szCs w:val="28"/>
        </w:rPr>
        <w:t xml:space="preserve"> </w:t>
      </w:r>
      <w:r w:rsidRPr="001F1E2D">
        <w:rPr>
          <w:rFonts w:cs="Hand writing Mutlu"/>
          <w:b/>
          <w:i/>
          <w:sz w:val="28"/>
          <w:szCs w:val="28"/>
          <w:lang w:val="en-US"/>
        </w:rPr>
        <w:t>vard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3</w:t>
      </w:r>
      <w:r w:rsidRPr="001F1E2D">
        <w:rPr>
          <w:rFonts w:cs="Hand writing Mutlu"/>
          <w:b/>
          <w:i/>
          <w:sz w:val="28"/>
          <w:szCs w:val="28"/>
          <w:lang w:val="en-US"/>
        </w:rPr>
        <w:t>-Ay</w:t>
      </w:r>
      <w:r w:rsidRPr="001F1E2D">
        <w:rPr>
          <w:rFonts w:cs="Arial"/>
          <w:b/>
          <w:i/>
          <w:sz w:val="28"/>
          <w:szCs w:val="28"/>
          <w:lang w:val="en-US"/>
        </w:rPr>
        <w:t>ş</w:t>
      </w:r>
      <w:r w:rsidRPr="001F1E2D">
        <w:rPr>
          <w:rFonts w:cs="Hand writing Mutlu"/>
          <w:b/>
          <w:i/>
          <w:sz w:val="28"/>
          <w:szCs w:val="28"/>
          <w:lang w:val="en-US"/>
        </w:rPr>
        <w:t>e</w:t>
      </w:r>
      <w:r w:rsidRPr="001F1E2D">
        <w:rPr>
          <w:rFonts w:cs="Times New Roman TUR"/>
          <w:b/>
          <w:i/>
          <w:sz w:val="28"/>
          <w:szCs w:val="28"/>
        </w:rPr>
        <w:t xml:space="preserve">  </w:t>
      </w:r>
      <w:r w:rsidRPr="001F1E2D">
        <w:rPr>
          <w:rFonts w:cs="Hand writing Mutlu"/>
          <w:b/>
          <w:i/>
          <w:sz w:val="28"/>
          <w:szCs w:val="28"/>
          <w:lang w:val="en-US"/>
        </w:rPr>
        <w:t>paras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n  </w:t>
      </w:r>
      <w:r w:rsidRPr="001F1E2D">
        <w:rPr>
          <w:rFonts w:cs="Times New Roman TUR"/>
          <w:b/>
          <w:i/>
          <w:sz w:val="28"/>
          <w:szCs w:val="28"/>
        </w:rPr>
        <w:t>1</w:t>
      </w:r>
      <w:r w:rsidRPr="001F1E2D">
        <w:rPr>
          <w:rFonts w:cs="Hand writing Mutlu"/>
          <w:b/>
          <w:i/>
          <w:sz w:val="28"/>
          <w:szCs w:val="28"/>
          <w:lang w:val="en-US"/>
        </w:rPr>
        <w:t>5</w:t>
      </w:r>
      <w:r w:rsidRPr="001F1E2D">
        <w:rPr>
          <w:rFonts w:cs="Times New Roman TUR"/>
          <w:b/>
          <w:i/>
          <w:sz w:val="28"/>
          <w:szCs w:val="28"/>
        </w:rPr>
        <w:t xml:space="preserve"> </w:t>
      </w:r>
      <w:r w:rsidRPr="001F1E2D">
        <w:rPr>
          <w:rFonts w:cs="Hand writing Mutlu"/>
          <w:b/>
          <w:i/>
          <w:sz w:val="28"/>
          <w:szCs w:val="28"/>
          <w:lang w:val="en-US"/>
        </w:rPr>
        <w:t>ytl sini  harcad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. Geriye 7</w:t>
      </w:r>
      <w:r w:rsidRPr="001F1E2D">
        <w:rPr>
          <w:rFonts w:cs="Times New Roman TUR"/>
          <w:b/>
          <w:i/>
          <w:sz w:val="28"/>
          <w:szCs w:val="28"/>
        </w:rPr>
        <w:t xml:space="preserve"> </w:t>
      </w:r>
      <w:r w:rsidRPr="001F1E2D">
        <w:rPr>
          <w:rFonts w:cs="Hand writing Mutlu"/>
          <w:b/>
          <w:i/>
          <w:sz w:val="28"/>
          <w:szCs w:val="28"/>
          <w:lang w:val="en-US"/>
        </w:rPr>
        <w:t>ytl si kald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. Ay</w:t>
      </w:r>
      <w:r w:rsidRPr="001F1E2D">
        <w:rPr>
          <w:rFonts w:cs="Arial"/>
          <w:b/>
          <w:i/>
          <w:sz w:val="28"/>
          <w:szCs w:val="28"/>
          <w:lang w:val="en-US"/>
        </w:rPr>
        <w:t>ş</w:t>
      </w:r>
      <w:r w:rsidRPr="001F1E2D">
        <w:rPr>
          <w:rFonts w:cs="Hand writing Mutlu"/>
          <w:b/>
          <w:i/>
          <w:sz w:val="28"/>
          <w:szCs w:val="28"/>
          <w:lang w:val="en-US"/>
        </w:rPr>
        <w:t>e</w:t>
      </w:r>
      <w:r w:rsidRPr="001F1E2D">
        <w:rPr>
          <w:rFonts w:cs="Times New Roman TUR"/>
          <w:b/>
          <w:i/>
          <w:sz w:val="28"/>
          <w:szCs w:val="28"/>
        </w:rPr>
        <w:t>’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nin </w:t>
      </w:r>
      <w:r w:rsidRPr="001F1E2D">
        <w:rPr>
          <w:rFonts w:cs="Times New Roman TUR"/>
          <w:b/>
          <w:i/>
          <w:sz w:val="28"/>
          <w:szCs w:val="28"/>
        </w:rPr>
        <w:t xml:space="preserve">parasını harcamadan önce 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kaç ytl </w:t>
      </w:r>
      <w:r w:rsidRPr="001F1E2D">
        <w:rPr>
          <w:rFonts w:cs="Times New Roman TUR"/>
          <w:b/>
          <w:i/>
          <w:sz w:val="28"/>
          <w:szCs w:val="28"/>
        </w:rPr>
        <w:t>parası vardı?</w:t>
      </w: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4</w:t>
      </w:r>
      <w:r w:rsidRPr="001F1E2D">
        <w:rPr>
          <w:rFonts w:cs="Hand writing Mutlu"/>
          <w:b/>
          <w:i/>
          <w:sz w:val="28"/>
          <w:szCs w:val="28"/>
          <w:lang w:val="en-US"/>
        </w:rPr>
        <w:t>-Nazl</w:t>
      </w:r>
      <w:r w:rsidRPr="001F1E2D">
        <w:rPr>
          <w:rFonts w:cs="Times New Roman TUR"/>
          <w:b/>
          <w:i/>
          <w:sz w:val="28"/>
          <w:szCs w:val="28"/>
        </w:rPr>
        <w:t>ı  19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 kitap  okudu. Geriye  11 kitab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  kald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. Nazl</w:t>
      </w:r>
      <w:r w:rsidRPr="001F1E2D">
        <w:rPr>
          <w:rFonts w:cs="Times New Roman TUR"/>
          <w:b/>
          <w:i/>
          <w:sz w:val="28"/>
          <w:szCs w:val="28"/>
        </w:rPr>
        <w:t>ı’</w:t>
      </w:r>
      <w:r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n kaç kitab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 xml:space="preserve"> vard</w:t>
      </w:r>
      <w:r w:rsidRPr="001F1E2D">
        <w:rPr>
          <w:rFonts w:cs="Times New Roman TUR"/>
          <w:b/>
          <w:i/>
          <w:sz w:val="28"/>
          <w:szCs w:val="28"/>
        </w:rPr>
        <w:t>ı</w:t>
      </w:r>
      <w:r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356ACA" w:rsidRPr="001F1E2D" w:rsidRDefault="00356ACA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C407C1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5-</w:t>
      </w:r>
      <w:r w:rsidRPr="001F1E2D">
        <w:rPr>
          <w:b/>
          <w:i/>
          <w:sz w:val="28"/>
          <w:szCs w:val="28"/>
        </w:rPr>
        <w:t xml:space="preserve"> 15 sayısının 9 eksiği olan sayı kaçtır</w:t>
      </w: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  <w:hyperlink r:id="rId7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Default="00356ACA" w:rsidP="00C407C1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C407C1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6-</w:t>
      </w:r>
      <w:r w:rsidRPr="001F1E2D">
        <w:rPr>
          <w:b/>
          <w:i/>
          <w:sz w:val="28"/>
          <w:szCs w:val="28"/>
        </w:rPr>
        <w:t xml:space="preserve"> Cebimde 15 lira vardı. 17 lirada bana babam verdi. Paramın 25 lirasına anneme bir hediye aldım. Benim kaç liram kaldı?</w:t>
      </w:r>
    </w:p>
    <w:p w:rsidR="00356ACA" w:rsidRPr="001F1E2D" w:rsidRDefault="00356ACA" w:rsidP="00121B96">
      <w:pPr>
        <w:spacing w:after="0" w:line="240" w:lineRule="atLeast"/>
        <w:ind w:firstLine="180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7-</w:t>
      </w:r>
      <w:r w:rsidRPr="001F1E2D">
        <w:rPr>
          <w:b/>
          <w:i/>
          <w:sz w:val="28"/>
          <w:szCs w:val="28"/>
        </w:rPr>
        <w:t xml:space="preserve">  Berke’nin kumbarasında  7 YTL parası vardı. Dedesi de para verdikten sonra kumbaradaki parası 11 YTL’ye çıkmıştır. Dedesi Berke’ye kaç YTL para vermiştir?</w:t>
      </w: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ind w:firstLine="708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8-</w:t>
      </w:r>
      <w:r w:rsidRPr="001F1E2D">
        <w:rPr>
          <w:b/>
          <w:i/>
          <w:color w:val="000000"/>
          <w:sz w:val="28"/>
          <w:szCs w:val="28"/>
        </w:rPr>
        <w:t xml:space="preserve"> 6 fazlası 9 olan sayı kaçtır?</w:t>
      </w: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9-   </w:t>
      </w:r>
      <w:r w:rsidRPr="001F1E2D">
        <w:rPr>
          <w:b/>
          <w:i/>
          <w:color w:val="000000"/>
          <w:sz w:val="28"/>
          <w:szCs w:val="28"/>
        </w:rPr>
        <w:t xml:space="preserve"> 16 – 7 = ...   işleminin sonucu kaçtır?</w:t>
      </w: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356ACA" w:rsidRPr="001F1E2D" w:rsidRDefault="00356ACA" w:rsidP="00121B96">
      <w:pPr>
        <w:tabs>
          <w:tab w:val="left" w:pos="1110"/>
        </w:tabs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10-      </w:t>
      </w:r>
      <w:r w:rsidRPr="001F1E2D">
        <w:rPr>
          <w:b/>
          <w:i/>
          <w:color w:val="000000"/>
          <w:sz w:val="28"/>
          <w:szCs w:val="28"/>
        </w:rPr>
        <w:t>20 yumurtanın  yarısı satıldı. Geriye kaç yumurta kalmıştır?</w:t>
      </w:r>
    </w:p>
    <w:p w:rsidR="00356ACA" w:rsidRPr="001F1E2D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356ACA" w:rsidRDefault="00356AC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356ACA" w:rsidSect="00121B9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ACA" w:rsidRDefault="00356ACA" w:rsidP="00FE136A">
      <w:pPr>
        <w:spacing w:after="0" w:line="240" w:lineRule="auto"/>
      </w:pPr>
      <w:r>
        <w:separator/>
      </w:r>
    </w:p>
  </w:endnote>
  <w:endnote w:type="continuationSeparator" w:id="0">
    <w:p w:rsidR="00356ACA" w:rsidRDefault="00356AC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A" w:rsidRPr="001322F1" w:rsidRDefault="00356ACA" w:rsidP="00FE136A">
    <w:pPr>
      <w:pStyle w:val="Footer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ACA" w:rsidRDefault="00356ACA" w:rsidP="00FE136A">
      <w:pPr>
        <w:spacing w:after="0" w:line="240" w:lineRule="auto"/>
      </w:pPr>
      <w:r>
        <w:separator/>
      </w:r>
    </w:p>
  </w:footnote>
  <w:footnote w:type="continuationSeparator" w:id="0">
    <w:p w:rsidR="00356ACA" w:rsidRDefault="00356AC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A" w:rsidRPr="000F5421" w:rsidRDefault="00356ACA" w:rsidP="00132C50">
    <w:pPr>
      <w:pStyle w:val="Header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251660288;visibility:visible" o:allowoverlap="f">
          <v:imagedata r:id="rId1" o:title=""/>
          <w10:wrap type="square"/>
        </v:shape>
      </w:pict>
    </w:r>
    <w:r w:rsidRPr="000F5421">
      <w:rPr>
        <w:rFonts w:ascii="Impact" w:hAnsi="Impact"/>
        <w:b/>
        <w:i/>
        <w:color w:val="404040"/>
        <w:sz w:val="23"/>
        <w:szCs w:val="23"/>
      </w:rPr>
      <w:t xml:space="preserve">AD:………………………………………………                                                                                                                                                         </w:t>
    </w:r>
  </w:p>
  <w:p w:rsidR="00356ACA" w:rsidRPr="001322F1" w:rsidRDefault="00356ACA">
    <w:pPr>
      <w:pStyle w:val="Header"/>
      <w:rPr>
        <w:color w:val="7F7F7F"/>
      </w:rPr>
    </w:pPr>
    <w:r>
      <w:rPr>
        <w:rFonts w:ascii="Impact" w:hAnsi="Impact"/>
        <w:color w:val="404040"/>
        <w:sz w:val="23"/>
        <w:szCs w:val="23"/>
      </w:rPr>
      <w:t>1</w:t>
    </w:r>
    <w:r w:rsidRPr="001322F1">
      <w:rPr>
        <w:rFonts w:ascii="Impact" w:hAnsi="Impact"/>
        <w:color w:val="404040"/>
        <w:sz w:val="23"/>
        <w:szCs w:val="23"/>
      </w:rPr>
      <w:t>.sınıf-</w:t>
    </w:r>
    <w:r>
      <w:rPr>
        <w:rFonts w:ascii="Impact" w:hAnsi="Impact"/>
        <w:color w:val="4F81BD"/>
        <w:sz w:val="23"/>
        <w:szCs w:val="23"/>
      </w:rPr>
      <w:t>matematik-</w:t>
    </w:r>
    <w:r w:rsidRPr="000F5421">
      <w:rPr>
        <w:rFonts w:ascii="Impact" w:hAnsi="Impact"/>
        <w:color w:val="4F81BD"/>
        <w:sz w:val="23"/>
        <w:szCs w:val="23"/>
      </w:rPr>
      <w:t xml:space="preserve"> </w:t>
    </w:r>
    <w:r>
      <w:rPr>
        <w:rFonts w:ascii="Impact" w:hAnsi="Impact"/>
        <w:color w:val="4F81BD"/>
        <w:sz w:val="23"/>
        <w:szCs w:val="23"/>
      </w:rPr>
      <w:t>çıkarma işlemi problemleri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43FC7"/>
    <w:multiLevelType w:val="hybridMultilevel"/>
    <w:tmpl w:val="91E45C48"/>
    <w:lvl w:ilvl="0" w:tplc="9E8C0F34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51FB3"/>
    <w:rsid w:val="00093F9D"/>
    <w:rsid w:val="000F5421"/>
    <w:rsid w:val="00121B96"/>
    <w:rsid w:val="001322F1"/>
    <w:rsid w:val="00132C50"/>
    <w:rsid w:val="00160AA9"/>
    <w:rsid w:val="00164054"/>
    <w:rsid w:val="001F1E2D"/>
    <w:rsid w:val="00203BD0"/>
    <w:rsid w:val="002A6A6C"/>
    <w:rsid w:val="003327E7"/>
    <w:rsid w:val="00356ACA"/>
    <w:rsid w:val="003B4774"/>
    <w:rsid w:val="00410F0F"/>
    <w:rsid w:val="0041520A"/>
    <w:rsid w:val="00457F24"/>
    <w:rsid w:val="004747CB"/>
    <w:rsid w:val="00486EFA"/>
    <w:rsid w:val="004A26CB"/>
    <w:rsid w:val="004A6FF1"/>
    <w:rsid w:val="004B283F"/>
    <w:rsid w:val="00526A26"/>
    <w:rsid w:val="00563064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8801A4"/>
    <w:rsid w:val="00897E59"/>
    <w:rsid w:val="008F5FEB"/>
    <w:rsid w:val="009074EE"/>
    <w:rsid w:val="00927352"/>
    <w:rsid w:val="00931E16"/>
    <w:rsid w:val="009949CE"/>
    <w:rsid w:val="009F09FA"/>
    <w:rsid w:val="009F1F39"/>
    <w:rsid w:val="00A012A4"/>
    <w:rsid w:val="00A366FD"/>
    <w:rsid w:val="00AB002F"/>
    <w:rsid w:val="00C3767E"/>
    <w:rsid w:val="00C407C1"/>
    <w:rsid w:val="00CE2DA2"/>
    <w:rsid w:val="00CF2844"/>
    <w:rsid w:val="00D53306"/>
    <w:rsid w:val="00DC5A88"/>
    <w:rsid w:val="00E4104F"/>
    <w:rsid w:val="00E773BA"/>
    <w:rsid w:val="00EB3C5C"/>
    <w:rsid w:val="00EC6891"/>
    <w:rsid w:val="00FC1778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121B9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21B96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136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136A"/>
    <w:rPr>
      <w:rFonts w:cs="Times New Roman"/>
    </w:rPr>
  </w:style>
  <w:style w:type="character" w:styleId="Hyperlink">
    <w:name w:val="Hyperlink"/>
    <w:basedOn w:val="DefaultParagraphFont"/>
    <w:uiPriority w:val="99"/>
    <w:rsid w:val="00457F2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149</Words>
  <Characters>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nazlı</cp:lastModifiedBy>
  <cp:revision>35</cp:revision>
  <dcterms:created xsi:type="dcterms:W3CDTF">2015-12-19T22:25:00Z</dcterms:created>
  <dcterms:modified xsi:type="dcterms:W3CDTF">2016-03-04T13:30:00Z</dcterms:modified>
</cp:coreProperties>
</file>