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4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16"/>
      </w:tblGrid>
      <w:tr w:rsidR="005F72E8" w:rsidRPr="003205C4" w:rsidTr="003205C4">
        <w:trPr>
          <w:trHeight w:val="840"/>
        </w:trPr>
        <w:tc>
          <w:tcPr>
            <w:tcW w:w="10916" w:type="dxa"/>
          </w:tcPr>
          <w:p w:rsidR="005F72E8" w:rsidRPr="003205C4" w:rsidRDefault="005F72E8" w:rsidP="003205C4">
            <w:pPr>
              <w:spacing w:after="0" w:line="240" w:lineRule="auto"/>
              <w:rPr>
                <w:b/>
                <w:sz w:val="44"/>
                <w:szCs w:val="44"/>
              </w:rPr>
            </w:pPr>
            <w:r w:rsidRPr="003205C4">
              <w:rPr>
                <w:b/>
                <w:sz w:val="44"/>
                <w:szCs w:val="44"/>
              </w:rPr>
              <w:t xml:space="preserve">         Atatürk bin sekiz yüz seksen bir yılında Selanik’te</w:t>
            </w:r>
            <w:bookmarkStart w:id="0" w:name="_GoBack"/>
            <w:bookmarkEnd w:id="0"/>
            <w:r w:rsidRPr="003205C4">
              <w:rPr>
                <w:b/>
                <w:sz w:val="44"/>
                <w:szCs w:val="44"/>
              </w:rPr>
              <w:t>ki bu evde doğdu.</w:t>
            </w:r>
          </w:p>
          <w:p w:rsidR="005F72E8" w:rsidRPr="003205C4" w:rsidRDefault="005F72E8" w:rsidP="003205C4">
            <w:pPr>
              <w:spacing w:after="0" w:line="240" w:lineRule="auto"/>
              <w:rPr>
                <w:sz w:val="36"/>
                <w:szCs w:val="36"/>
              </w:rPr>
            </w:pPr>
          </w:p>
          <w:p w:rsidR="005F72E8" w:rsidRPr="003205C4" w:rsidRDefault="005F72E8" w:rsidP="003205C4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3205C4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6" o:spid="_x0000_i1025" type="#_x0000_t75" style="width:374.25pt;height:300.75pt;visibility:visible">
                  <v:imagedata r:id="rId4" o:title=""/>
                </v:shape>
              </w:pict>
            </w:r>
          </w:p>
        </w:tc>
      </w:tr>
    </w:tbl>
    <w:p w:rsidR="005F72E8" w:rsidRDefault="005F72E8">
      <w:hyperlink r:id="rId5" w:history="1">
        <w:r>
          <w:rPr>
            <w:rStyle w:val="Hyperlink"/>
            <w:rFonts w:ascii="Comic Sans MS" w:hAnsi="Comic Sans MS"/>
            <w:highlight w:val="red"/>
          </w:rPr>
          <w:t>www.egitimhane.com</w:t>
        </w:r>
      </w:hyperlink>
    </w:p>
    <w:tbl>
      <w:tblPr>
        <w:tblpPr w:leftFromText="141" w:rightFromText="141" w:vertAnchor="text" w:horzAnchor="margin" w:tblpXSpec="center" w:tblpY="417"/>
        <w:tblW w:w="10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49"/>
      </w:tblGrid>
      <w:tr w:rsidR="005F72E8" w:rsidRPr="003205C4" w:rsidTr="003205C4">
        <w:trPr>
          <w:trHeight w:val="6231"/>
        </w:trPr>
        <w:tc>
          <w:tcPr>
            <w:tcW w:w="10949" w:type="dxa"/>
          </w:tcPr>
          <w:p w:rsidR="005F72E8" w:rsidRPr="003205C4" w:rsidRDefault="005F72E8" w:rsidP="003205C4">
            <w:pPr>
              <w:spacing w:after="0" w:line="240" w:lineRule="auto"/>
              <w:rPr>
                <w:b/>
                <w:sz w:val="48"/>
                <w:szCs w:val="48"/>
              </w:rPr>
            </w:pPr>
            <w:r w:rsidRPr="003205C4">
              <w:rPr>
                <w:b/>
                <w:sz w:val="40"/>
                <w:szCs w:val="40"/>
              </w:rPr>
              <w:t xml:space="preserve">            </w:t>
            </w:r>
            <w:r w:rsidRPr="003205C4">
              <w:rPr>
                <w:b/>
                <w:sz w:val="48"/>
                <w:szCs w:val="48"/>
              </w:rPr>
              <w:t>Atatürk bin dokuz yüz otuz sekiz yılında vefat etti. Mezarı Ankara’da Anıtkabir’dedir.</w:t>
            </w:r>
          </w:p>
          <w:p w:rsidR="005F72E8" w:rsidRPr="003205C4" w:rsidRDefault="005F72E8" w:rsidP="003205C4">
            <w:pPr>
              <w:spacing w:after="0" w:line="240" w:lineRule="auto"/>
              <w:rPr>
                <w:b/>
                <w:sz w:val="30"/>
                <w:szCs w:val="30"/>
              </w:rPr>
            </w:pPr>
          </w:p>
          <w:p w:rsidR="005F72E8" w:rsidRPr="003205C4" w:rsidRDefault="005F72E8" w:rsidP="003205C4">
            <w:pPr>
              <w:spacing w:after="0" w:line="240" w:lineRule="auto"/>
              <w:jc w:val="center"/>
              <w:rPr>
                <w:b/>
                <w:sz w:val="30"/>
                <w:szCs w:val="30"/>
              </w:rPr>
            </w:pPr>
            <w:r w:rsidRPr="003205C4">
              <w:rPr>
                <w:noProof/>
                <w:lang w:eastAsia="tr-TR"/>
              </w:rPr>
              <w:pict>
                <v:shape id="Resim 5" o:spid="_x0000_i1026" type="#_x0000_t75" style="width:453pt;height:244.5pt;visibility:visible">
                  <v:imagedata r:id="rId6" o:title=""/>
                </v:shape>
              </w:pict>
            </w:r>
          </w:p>
        </w:tc>
      </w:tr>
      <w:tr w:rsidR="005F72E8" w:rsidRPr="003205C4" w:rsidTr="003205C4">
        <w:trPr>
          <w:trHeight w:val="6231"/>
        </w:trPr>
        <w:tc>
          <w:tcPr>
            <w:tcW w:w="10949" w:type="dxa"/>
          </w:tcPr>
          <w:p w:rsidR="005F72E8" w:rsidRPr="003205C4" w:rsidRDefault="005F72E8" w:rsidP="003205C4">
            <w:pPr>
              <w:spacing w:after="0" w:line="240" w:lineRule="auto"/>
              <w:rPr>
                <w:b/>
                <w:sz w:val="40"/>
                <w:szCs w:val="40"/>
              </w:rPr>
            </w:pPr>
          </w:p>
        </w:tc>
      </w:tr>
    </w:tbl>
    <w:p w:rsidR="005F72E8" w:rsidRDefault="005F72E8"/>
    <w:sectPr w:rsidR="005F72E8" w:rsidSect="001013B2">
      <w:pgSz w:w="11906" w:h="16838"/>
      <w:pgMar w:top="142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4C8A"/>
    <w:rsid w:val="001013B2"/>
    <w:rsid w:val="002C00FE"/>
    <w:rsid w:val="003205C4"/>
    <w:rsid w:val="005F72E8"/>
    <w:rsid w:val="009834D1"/>
    <w:rsid w:val="00CE739B"/>
    <w:rsid w:val="00DB4C8A"/>
    <w:rsid w:val="00E10C03"/>
    <w:rsid w:val="00ED0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C0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01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13B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013B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834D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egitimhane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37</Words>
  <Characters>213</Characters>
  <Application>Microsoft Office Outlook</Application>
  <DocSecurity>0</DocSecurity>
  <Lines>0</Lines>
  <Paragraphs>0</Paragraphs>
  <ScaleCrop>false</ScaleCrop>
  <Company>Silentall Unattended Installer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YUNUSEMRE7</dc:creator>
  <cp:keywords/>
  <dc:description/>
  <cp:lastModifiedBy>nazlı</cp:lastModifiedBy>
  <cp:revision>3</cp:revision>
  <cp:lastPrinted>2016-03-02T08:09:00Z</cp:lastPrinted>
  <dcterms:created xsi:type="dcterms:W3CDTF">2016-03-02T07:51:00Z</dcterms:created>
  <dcterms:modified xsi:type="dcterms:W3CDTF">2016-03-03T12:31:00Z</dcterms:modified>
</cp:coreProperties>
</file>