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C92" w:rsidRDefault="00247C92" w:rsidP="006530A6">
      <w:pPr>
        <w:tabs>
          <w:tab w:val="left" w:pos="3285"/>
        </w:tabs>
      </w:pPr>
      <w:r>
        <w:tab/>
      </w:r>
    </w:p>
    <w:p w:rsidR="00247C92" w:rsidRPr="00193BCA" w:rsidRDefault="00247C92" w:rsidP="00193BCA">
      <w:r>
        <w:rPr>
          <w:noProof/>
        </w:rPr>
        <w:pict>
          <v:roundrect id="_x0000_s1026" style="position:absolute;margin-left:119.65pt;margin-top:-.3pt;width:176.25pt;height:27pt;z-index:251680768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247C92" w:rsidRDefault="00247C92">
                  <w:r>
                    <w:t>1.SINIF ELDESİZ TOPLAMA İŞLEMİ-8</w:t>
                  </w:r>
                </w:p>
              </w:txbxContent>
            </v:textbox>
          </v:roundrect>
        </w:pict>
      </w:r>
    </w:p>
    <w:p w:rsidR="00247C92" w:rsidRDefault="00247C92" w:rsidP="00193BCA"/>
    <w:p w:rsidR="00247C92" w:rsidRPr="00193BCA" w:rsidRDefault="00247C92" w:rsidP="00193BCA">
      <w:hyperlink r:id="rId6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  <w:r>
        <w:rPr>
          <w:noProof/>
        </w:rPr>
        <w:pict>
          <v:rect id="_x0000_s1027" style="position:absolute;margin-left:333.4pt;margin-top:20.75pt;width:179.25pt;height:114.75pt;z-index:251637760;mso-position-horizontal-relative:text;mso-position-vertical-relative:text">
            <v:textbox>
              <w:txbxContent>
                <w:p w:rsidR="00247C92" w:rsidRDefault="00247C92" w:rsidP="00193BCA">
                  <w:hyperlink r:id="rId7" w:history="1">
                    <w:r w:rsidRPr="00B66FEC">
                      <w:rPr>
                        <w:noProof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64" o:spid="_x0000_i1027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9" w:history="1">
                    <w:r w:rsidRPr="00B66FEC">
                      <w:rPr>
                        <w:noProof/>
                      </w:rPr>
                      <w:pict>
                        <v:shape id="_x0000_i1028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154.9pt;margin-top:20.75pt;width:178.5pt;height:114.75pt;z-index:251636736;mso-position-horizontal-relative:text;mso-position-vertical-relative:text">
            <v:textbox>
              <w:txbxContent>
                <w:p w:rsidR="00247C92" w:rsidRDefault="00247C92" w:rsidP="00193BCA">
                  <w:hyperlink r:id="rId10" w:history="1">
                    <w:r w:rsidRPr="00B66FEC">
                      <w:rPr>
                        <w:noProof/>
                      </w:rPr>
                      <w:pict>
                        <v:shape id="_x0000_i1031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11" w:history="1">
                    <w:r w:rsidRPr="00B66FEC">
                      <w:rPr>
                        <w:noProof/>
                      </w:rPr>
                      <w:pict>
                        <v:shape id="_x0000_i1032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-24.35pt;margin-top:20.75pt;width:179.25pt;height:114.75pt;z-index:251634688;mso-position-horizontal-relative:text;mso-position-vertical-relative:text">
            <v:textbox>
              <w:txbxContent>
                <w:p w:rsidR="00247C92" w:rsidRDefault="00247C92">
                  <w:hyperlink r:id="rId12" w:history="1">
                    <w:r w:rsidRPr="00B66FEC">
                      <w:rPr>
                        <w:noProof/>
                      </w:rPr>
                      <w:pict>
                        <v:shape id="_x0000_i1035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13" w:history="1">
                    <w:r w:rsidRPr="00B66FEC">
                      <w:rPr>
                        <w:noProof/>
                      </w:rPr>
                      <w:pict>
                        <v:shape id="_x0000_i1036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</w:p>
    <w:p w:rsidR="00247C92" w:rsidRPr="00193BCA" w:rsidRDefault="00247C92" w:rsidP="00193BCA">
      <w:r>
        <w:rPr>
          <w:noProof/>
        </w:rPr>
        <w:pict>
          <v:rect id="_x0000_s1030" style="position:absolute;margin-left:393.7pt;margin-top:22.3pt;width:50.25pt;height:1in;z-index:251653120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41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+ 17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214.9pt;margin-top:22.3pt;width:50.25pt;height:1in;z-index:251651072">
            <v:textbox>
              <w:txbxContent>
                <w:p w:rsidR="00247C92" w:rsidRDefault="00247C92" w:rsidP="00193BCA">
                  <w:pPr>
                    <w:pStyle w:val="NoSpacing"/>
                  </w:pPr>
                  <w:r>
                    <w:t xml:space="preserve">     24</w:t>
                  </w:r>
                </w:p>
                <w:p w:rsidR="00247C92" w:rsidRDefault="00247C92" w:rsidP="00193BCA">
                  <w:pPr>
                    <w:pStyle w:val="NoSpacing"/>
                  </w:pPr>
                  <w:r>
                    <w:t xml:space="preserve">  + 34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37.9pt;margin-top:22.3pt;width:50.25pt;height:1in;z-index:251635712">
            <v:textbox>
              <w:txbxContent>
                <w:p w:rsidR="00247C92" w:rsidRDefault="00247C92" w:rsidP="00193BCA">
                  <w:pPr>
                    <w:pStyle w:val="NoSpacing"/>
                  </w:pPr>
                  <w:r>
                    <w:t xml:space="preserve">     41</w:t>
                  </w:r>
                </w:p>
                <w:p w:rsidR="00247C92" w:rsidRDefault="00247C92" w:rsidP="00193BCA">
                  <w:pPr>
                    <w:pStyle w:val="NoSpacing"/>
                  </w:pPr>
                  <w:r>
                    <w:t xml:space="preserve">  + 36</w:t>
                  </w:r>
                </w:p>
              </w:txbxContent>
            </v:textbox>
          </v:rect>
        </w:pict>
      </w:r>
    </w:p>
    <w:p w:rsidR="00247C92" w:rsidRDefault="00247C92" w:rsidP="00193BCA"/>
    <w:p w:rsidR="00247C92" w:rsidRDefault="00247C92" w:rsidP="00193BCA">
      <w:r>
        <w:rPr>
          <w:noProof/>
        </w:rPr>
        <w:pict>
          <v:rect id="_x0000_s1033" style="position:absolute;margin-left:400.9pt;margin-top:3.05pt;width:38.25pt;height:3.55pt;z-index:251675648" fillcolor="#92d050"/>
        </w:pict>
      </w:r>
      <w:r>
        <w:rPr>
          <w:noProof/>
        </w:rPr>
        <w:pict>
          <v:rect id="_x0000_s1034" style="position:absolute;margin-left:220.15pt;margin-top:3.05pt;width:38.25pt;height:3.55pt;z-index:251676672" fillcolor="#92d050"/>
        </w:pict>
      </w:r>
      <w:r>
        <w:rPr>
          <w:noProof/>
        </w:rPr>
        <w:pict>
          <v:rect id="_x0000_s1035" style="position:absolute;margin-left:43.15pt;margin-top:3.05pt;width:38.25pt;height:3.55pt;z-index:251666432" fillcolor="#92d050"/>
        </w:pict>
      </w:r>
      <w:r>
        <w:rPr>
          <w:noProof/>
        </w:rPr>
        <w:pict>
          <v:rect id="_x0000_s1036" style="position:absolute;margin-left:334.15pt;margin-top:59.15pt;width:179.25pt;height:114.75pt;z-index:251640832">
            <v:textbox>
              <w:txbxContent>
                <w:p w:rsidR="00247C92" w:rsidRDefault="00247C92" w:rsidP="00193BCA">
                  <w:hyperlink r:id="rId14" w:history="1">
                    <w:r w:rsidRPr="00B66FEC">
                      <w:rPr>
                        <w:noProof/>
                      </w:rPr>
                      <w:pict>
                        <v:shape id="_x0000_i1039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15" w:history="1">
                    <w:r w:rsidRPr="00B66FEC">
                      <w:rPr>
                        <w:noProof/>
                      </w:rPr>
                      <w:pict>
                        <v:shape id="_x0000_i1040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154.9pt;margin-top:59.15pt;width:179.25pt;height:114.75pt;z-index:251639808">
            <v:textbox>
              <w:txbxContent>
                <w:p w:rsidR="00247C92" w:rsidRDefault="00247C92" w:rsidP="00193BCA">
                  <w:hyperlink r:id="rId16" w:history="1">
                    <w:r w:rsidRPr="00B66FEC">
                      <w:rPr>
                        <w:noProof/>
                      </w:rPr>
                      <w:pict>
                        <v:shape id="_x0000_i1043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17" w:history="1">
                    <w:r w:rsidRPr="00B66FEC">
                      <w:rPr>
                        <w:noProof/>
                      </w:rPr>
                      <w:pict>
                        <v:shape id="_x0000_i1044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-24.35pt;margin-top:59.15pt;width:179.25pt;height:114.75pt;z-index:251638784">
            <v:textbox>
              <w:txbxContent>
                <w:p w:rsidR="00247C92" w:rsidRDefault="00247C92" w:rsidP="00193BCA">
                  <w:hyperlink r:id="rId18" w:history="1">
                    <w:r w:rsidRPr="00B66FEC">
                      <w:rPr>
                        <w:noProof/>
                      </w:rPr>
                      <w:pict>
                        <v:shape id="_x0000_i1047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19" w:history="1">
                    <w:r w:rsidRPr="00B66FEC">
                      <w:rPr>
                        <w:noProof/>
                      </w:rPr>
                      <w:pict>
                        <v:shape id="_x0000_i1048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</w:p>
    <w:p w:rsidR="00247C92" w:rsidRPr="00193BCA" w:rsidRDefault="00247C92" w:rsidP="00193BCA"/>
    <w:p w:rsidR="00247C92" w:rsidRPr="00193BCA" w:rsidRDefault="00247C92" w:rsidP="00193BCA"/>
    <w:p w:rsidR="00247C92" w:rsidRPr="00193BCA" w:rsidRDefault="00247C92" w:rsidP="00193BCA">
      <w:r>
        <w:rPr>
          <w:noProof/>
        </w:rPr>
        <w:pict>
          <v:rect id="_x0000_s1039" style="position:absolute;margin-left:214.9pt;margin-top:11pt;width:50.25pt;height:1in;z-index:251655168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21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+ 76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393.7pt;margin-top:11pt;width:50.25pt;height:1in;z-index:251654144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30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+ 32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37.9pt;margin-top:11pt;width:50.25pt;height:1in;z-index:251652096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54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+ 33</w:t>
                  </w:r>
                </w:p>
              </w:txbxContent>
            </v:textbox>
          </v:rect>
        </w:pict>
      </w:r>
    </w:p>
    <w:p w:rsidR="00247C92" w:rsidRPr="00193BCA" w:rsidRDefault="00247C92" w:rsidP="00193BCA">
      <w:r>
        <w:rPr>
          <w:noProof/>
        </w:rPr>
        <w:pict>
          <v:rect id="_x0000_s1042" style="position:absolute;margin-left:400.9pt;margin-top:16.05pt;width:38.25pt;height:3.55pt;z-index:251668480" fillcolor="#92d050"/>
        </w:pict>
      </w:r>
      <w:r>
        <w:rPr>
          <w:noProof/>
        </w:rPr>
        <w:pict>
          <v:rect id="_x0000_s1043" style="position:absolute;margin-left:220.15pt;margin-top:16.05pt;width:38.25pt;height:3.55pt;z-index:251667456" fillcolor="#92d050"/>
        </w:pict>
      </w:r>
      <w:r>
        <w:rPr>
          <w:noProof/>
        </w:rPr>
        <w:pict>
          <v:rect id="_x0000_s1044" style="position:absolute;margin-left:43.15pt;margin-top:16.05pt;width:38.25pt;height:3.55pt;z-index:251665408" fillcolor="#92d050"/>
        </w:pict>
      </w:r>
    </w:p>
    <w:p w:rsidR="00247C92" w:rsidRPr="00193BCA" w:rsidRDefault="00247C92" w:rsidP="00193BCA"/>
    <w:p w:rsidR="00247C92" w:rsidRPr="00193BCA" w:rsidRDefault="00247C92" w:rsidP="00193BCA">
      <w:r>
        <w:rPr>
          <w:noProof/>
        </w:rPr>
        <w:pict>
          <v:rect id="_x0000_s1045" style="position:absolute;margin-left:334.15pt;margin-top:21.25pt;width:179.25pt;height:114.75pt;z-index:251646976">
            <v:textbox>
              <w:txbxContent>
                <w:p w:rsidR="00247C92" w:rsidRDefault="00247C92" w:rsidP="00193BCA">
                  <w:hyperlink r:id="rId20" w:history="1">
                    <w:r w:rsidRPr="00B66FEC">
                      <w:rPr>
                        <w:noProof/>
                      </w:rPr>
                      <w:pict>
                        <v:shape id="_x0000_i1051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21" w:history="1">
                    <w:r w:rsidRPr="00B66FEC">
                      <w:rPr>
                        <w:noProof/>
                      </w:rPr>
                      <w:pict>
                        <v:shape id="_x0000_i1052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154.9pt;margin-top:21.25pt;width:179.25pt;height:114.75pt;z-index:251645952">
            <v:textbox>
              <w:txbxContent>
                <w:p w:rsidR="00247C92" w:rsidRDefault="00247C92" w:rsidP="00193BCA">
                  <w:hyperlink r:id="rId22" w:history="1">
                    <w:r w:rsidRPr="00B66FEC">
                      <w:rPr>
                        <w:noProof/>
                      </w:rPr>
                      <w:pict>
                        <v:shape id="_x0000_i1055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23" w:history="1">
                    <w:r w:rsidRPr="00B66FEC">
                      <w:rPr>
                        <w:noProof/>
                      </w:rPr>
                      <w:pict>
                        <v:shape id="_x0000_i1056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-24.35pt;margin-top:21.25pt;width:179.25pt;height:114.75pt;z-index:251641856">
            <v:textbox>
              <w:txbxContent>
                <w:p w:rsidR="00247C92" w:rsidRDefault="00247C92" w:rsidP="00193BCA">
                  <w:hyperlink r:id="rId24" w:history="1">
                    <w:r w:rsidRPr="00B66FEC">
                      <w:rPr>
                        <w:noProof/>
                      </w:rPr>
                      <w:pict>
                        <v:shape id="_x0000_i1059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25" w:history="1">
                    <w:r w:rsidRPr="00B66FEC">
                      <w:rPr>
                        <w:noProof/>
                      </w:rPr>
                      <w:pict>
                        <v:shape id="_x0000_i1060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</w:p>
    <w:p w:rsidR="00247C92" w:rsidRPr="00193BCA" w:rsidRDefault="00247C92" w:rsidP="00193BCA">
      <w:r>
        <w:rPr>
          <w:noProof/>
        </w:rPr>
        <w:pict>
          <v:rect id="_x0000_s1048" style="position:absolute;margin-left:214.9pt;margin-top:22.95pt;width:50.25pt;height:1in;z-index:251658240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71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+ 15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393.7pt;margin-top:22.95pt;width:50.25pt;height:1in;z-index:251657216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36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+ 22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37.9pt;margin-top:22.95pt;width:50.25pt;height:1in;z-index:251656192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13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+ 52</w:t>
                  </w:r>
                </w:p>
              </w:txbxContent>
            </v:textbox>
          </v:rect>
        </w:pict>
      </w:r>
    </w:p>
    <w:p w:rsidR="00247C92" w:rsidRPr="00193BCA" w:rsidRDefault="00247C92" w:rsidP="00193BCA"/>
    <w:p w:rsidR="00247C92" w:rsidRDefault="00247C92" w:rsidP="00193BCA">
      <w:r>
        <w:rPr>
          <w:noProof/>
        </w:rPr>
        <w:pict>
          <v:rect id="_x0000_s1051" style="position:absolute;margin-left:400.9pt;margin-top:3.05pt;width:38.25pt;height:3.55pt;z-index:251670528" fillcolor="#92d050"/>
        </w:pict>
      </w:r>
      <w:r>
        <w:rPr>
          <w:noProof/>
        </w:rPr>
        <w:pict>
          <v:rect id="_x0000_s1052" style="position:absolute;margin-left:220.15pt;margin-top:3.05pt;width:38.25pt;height:3.55pt;z-index:251671552" fillcolor="#92d050"/>
        </w:pict>
      </w:r>
      <w:r>
        <w:rPr>
          <w:noProof/>
        </w:rPr>
        <w:pict>
          <v:rect id="_x0000_s1053" style="position:absolute;margin-left:43.15pt;margin-top:3.05pt;width:38.25pt;height:3.55pt;z-index:251669504" fillcolor="#92d050"/>
        </w:pict>
      </w:r>
    </w:p>
    <w:p w:rsidR="00247C92" w:rsidRPr="00193BCA" w:rsidRDefault="00247C92" w:rsidP="00193BCA">
      <w:pPr>
        <w:tabs>
          <w:tab w:val="left" w:pos="930"/>
        </w:tabs>
      </w:pPr>
      <w:r>
        <w:rPr>
          <w:noProof/>
        </w:rPr>
        <w:pict>
          <v:rect id="_x0000_s1054" style="position:absolute;margin-left:400.9pt;margin-top:209.9pt;width:38.25pt;height:3.55pt;z-index:251679744" fillcolor="#92d050"/>
        </w:pict>
      </w:r>
      <w:r>
        <w:rPr>
          <w:noProof/>
        </w:rPr>
        <w:pict>
          <v:rect id="_x0000_s1055" style="position:absolute;margin-left:220.15pt;margin-top:209.9pt;width:38.25pt;height:3.55pt;z-index:251678720" fillcolor="#92d050"/>
        </w:pict>
      </w:r>
      <w:r>
        <w:rPr>
          <w:noProof/>
        </w:rPr>
        <w:pict>
          <v:rect id="_x0000_s1056" style="position:absolute;margin-left:43.15pt;margin-top:209.9pt;width:38.25pt;height:3.55pt;z-index:251677696" fillcolor="#92d050"/>
        </w:pict>
      </w:r>
      <w:r>
        <w:rPr>
          <w:noProof/>
        </w:rPr>
        <w:pict>
          <v:rect id="_x0000_s1057" style="position:absolute;margin-left:400.9pt;margin-top:95.9pt;width:38.25pt;height:3.55pt;z-index:251674624" fillcolor="#92d050"/>
        </w:pict>
      </w:r>
      <w:r>
        <w:rPr>
          <w:noProof/>
        </w:rPr>
        <w:pict>
          <v:rect id="_x0000_s1058" style="position:absolute;margin-left:220.15pt;margin-top:92.35pt;width:38.25pt;height:3.55pt;z-index:251673600" fillcolor="#92d050"/>
        </w:pict>
      </w:r>
      <w:r>
        <w:rPr>
          <w:noProof/>
        </w:rPr>
        <w:pict>
          <v:rect id="_x0000_s1059" style="position:absolute;margin-left:43.15pt;margin-top:95.9pt;width:38.25pt;height:3.55pt;z-index:251672576" fillcolor="#92d050"/>
        </w:pict>
      </w:r>
      <w:r>
        <w:rPr>
          <w:noProof/>
        </w:rPr>
        <w:pict>
          <v:rect id="_x0000_s1060" style="position:absolute;margin-left:393.7pt;margin-top:177.15pt;width:50.25pt;height:1in;z-index:251664384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63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+ 25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1" style="position:absolute;margin-left:214.9pt;margin-top:61.4pt;width:50.25pt;height:1in;z-index:251663360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26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+ 41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margin-left:214.9pt;margin-top:177.15pt;width:50.25pt;height:1in;z-index:251662336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39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+ 50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3" style="position:absolute;margin-left:37.9pt;margin-top:177.15pt;width:50.25pt;height:1in;z-index:251661312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41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+ 36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393.7pt;margin-top:65.15pt;width:50.25pt;height:1in;z-index:251660288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12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+ 76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margin-left:37.9pt;margin-top:65.15pt;width:50.25pt;height:1in;z-index:251659264">
            <v:textbox>
              <w:txbxContent>
                <w:p w:rsidR="00247C92" w:rsidRDefault="00247C92" w:rsidP="006530A6">
                  <w:pPr>
                    <w:pStyle w:val="NoSpacing"/>
                  </w:pPr>
                  <w:r>
                    <w:t xml:space="preserve">     64</w:t>
                  </w:r>
                </w:p>
                <w:p w:rsidR="00247C92" w:rsidRDefault="00247C92" w:rsidP="006530A6">
                  <w:pPr>
                    <w:pStyle w:val="NoSpacing"/>
                  </w:pPr>
                  <w:r>
                    <w:t xml:space="preserve">  + 11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6" style="position:absolute;margin-left:334.15pt;margin-top:149pt;width:179.25pt;height:114.75pt;z-index:251650048">
            <v:textbox>
              <w:txbxContent>
                <w:p w:rsidR="00247C92" w:rsidRDefault="00247C92" w:rsidP="00193BCA">
                  <w:hyperlink r:id="rId26" w:history="1">
                    <w:r w:rsidRPr="00B66FEC">
                      <w:rPr>
                        <w:noProof/>
                      </w:rPr>
                      <w:pict>
                        <v:shape id="_x0000_i1063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27" w:history="1">
                    <w:r w:rsidRPr="00B66FEC">
                      <w:rPr>
                        <w:noProof/>
                      </w:rPr>
                      <w:pict>
                        <v:shape id="_x0000_i1064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67" style="position:absolute;margin-left:334.15pt;margin-top:34.25pt;width:179.25pt;height:114.75pt;z-index:251649024">
            <v:textbox>
              <w:txbxContent>
                <w:p w:rsidR="00247C92" w:rsidRDefault="00247C92" w:rsidP="00193BCA">
                  <w:hyperlink r:id="rId28" w:history="1">
                    <w:r w:rsidRPr="00B66FEC">
                      <w:rPr>
                        <w:noProof/>
                      </w:rPr>
                      <w:pict>
                        <v:shape id="_x0000_i1067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29" w:history="1">
                    <w:r w:rsidRPr="00B66FEC">
                      <w:rPr>
                        <w:noProof/>
                      </w:rPr>
                      <w:pict>
                        <v:shape id="_x0000_i1068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68" style="position:absolute;margin-left:154.9pt;margin-top:149pt;width:179.25pt;height:114.75pt;z-index:251648000">
            <v:textbox>
              <w:txbxContent>
                <w:p w:rsidR="00247C92" w:rsidRDefault="00247C92" w:rsidP="00193BCA">
                  <w:hyperlink r:id="rId30" w:history="1">
                    <w:r w:rsidRPr="00B66FEC">
                      <w:rPr>
                        <w:noProof/>
                      </w:rPr>
                      <w:pict>
                        <v:shape id="_x0000_i1071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31" w:history="1">
                    <w:r w:rsidRPr="00B66FEC">
                      <w:rPr>
                        <w:noProof/>
                      </w:rPr>
                      <w:pict>
                        <v:shape id="_x0000_i1072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69" style="position:absolute;margin-left:154.9pt;margin-top:34.25pt;width:179.25pt;height:114.75pt;z-index:251644928">
            <v:textbox>
              <w:txbxContent>
                <w:p w:rsidR="00247C92" w:rsidRDefault="00247C92" w:rsidP="00193BCA">
                  <w:hyperlink r:id="rId32" w:history="1">
                    <w:r w:rsidRPr="00B66FEC">
                      <w:rPr>
                        <w:noProof/>
                      </w:rPr>
                      <w:pict>
                        <v:shape id="_x0000_i1075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33" w:history="1">
                    <w:r w:rsidRPr="00B66FEC">
                      <w:rPr>
                        <w:noProof/>
                      </w:rPr>
                      <w:pict>
                        <v:shape id="_x0000_i1076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70" style="position:absolute;margin-left:-24.35pt;margin-top:149pt;width:179.25pt;height:114.75pt;z-index:251643904">
            <v:textbox>
              <w:txbxContent>
                <w:p w:rsidR="00247C92" w:rsidRDefault="00247C92" w:rsidP="00193BCA">
                  <w:hyperlink r:id="rId34" w:history="1">
                    <w:r w:rsidRPr="00B66FEC">
                      <w:rPr>
                        <w:noProof/>
                      </w:rPr>
                      <w:pict>
                        <v:shape id="_x0000_i1079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35" w:history="1">
                    <w:r w:rsidRPr="00B66FEC">
                      <w:rPr>
                        <w:noProof/>
                      </w:rPr>
                      <w:pict>
                        <v:shape id="_x0000_i1080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71" style="position:absolute;margin-left:-24.35pt;margin-top:34.25pt;width:179.25pt;height:114.75pt;z-index:251642880">
            <v:textbox>
              <w:txbxContent>
                <w:p w:rsidR="00247C92" w:rsidRDefault="00247C92" w:rsidP="00193BCA">
                  <w:hyperlink r:id="rId36" w:history="1">
                    <w:r w:rsidRPr="00B66FEC">
                      <w:rPr>
                        <w:noProof/>
                      </w:rPr>
                      <w:pict>
                        <v:shape id="_x0000_i1083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  <w:r>
                    <w:tab/>
                  </w:r>
                  <w:r>
                    <w:tab/>
                  </w:r>
                  <w:hyperlink r:id="rId37" w:history="1">
                    <w:r w:rsidRPr="00B66FEC">
                      <w:rPr>
                        <w:noProof/>
                      </w:rPr>
                      <w:pict>
                        <v:shape id="_x0000_i1084" type="#_x0000_t75" alt="https://encrypted-tbn3.gstatic.com/images?q=tbn:ANd9GcT48c2Wu87IG7CJhow2_EPBr9THaa1yJxQwm63I4bg_wOi9DD1sT1hyU8M" href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" style="width:55.5pt;height:103.5pt;visibility:visible" o:button="t">
                          <v:fill o:detectmouseclick="t"/>
                          <v:imagedata r:id="rId8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tab/>
      </w:r>
    </w:p>
    <w:sectPr w:rsidR="00247C92" w:rsidRPr="00193BCA" w:rsidSect="0010052F">
      <w:headerReference w:type="defaul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C92" w:rsidRDefault="00247C92" w:rsidP="006530A6">
      <w:pPr>
        <w:spacing w:after="0" w:line="240" w:lineRule="auto"/>
      </w:pPr>
      <w:r>
        <w:separator/>
      </w:r>
    </w:p>
  </w:endnote>
  <w:endnote w:type="continuationSeparator" w:id="0">
    <w:p w:rsidR="00247C92" w:rsidRDefault="00247C92" w:rsidP="00653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C92" w:rsidRDefault="00247C92" w:rsidP="006530A6">
      <w:pPr>
        <w:spacing w:after="0" w:line="240" w:lineRule="auto"/>
      </w:pPr>
      <w:r>
        <w:separator/>
      </w:r>
    </w:p>
  </w:footnote>
  <w:footnote w:type="continuationSeparator" w:id="0">
    <w:p w:rsidR="00247C92" w:rsidRDefault="00247C92" w:rsidP="00653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C92" w:rsidRDefault="00247C92">
    <w:pPr>
      <w:pStyle w:val="Header"/>
    </w:pPr>
    <w:r>
      <w:t>HAZIRLAYAN: 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BCA"/>
    <w:rsid w:val="00060194"/>
    <w:rsid w:val="0010052F"/>
    <w:rsid w:val="00193BCA"/>
    <w:rsid w:val="001D071C"/>
    <w:rsid w:val="002162A5"/>
    <w:rsid w:val="00247C92"/>
    <w:rsid w:val="00373EC5"/>
    <w:rsid w:val="0042729E"/>
    <w:rsid w:val="00537181"/>
    <w:rsid w:val="006530A6"/>
    <w:rsid w:val="006D41C8"/>
    <w:rsid w:val="00734F1F"/>
    <w:rsid w:val="00833D69"/>
    <w:rsid w:val="008916D3"/>
    <w:rsid w:val="009B4B91"/>
    <w:rsid w:val="009B50F2"/>
    <w:rsid w:val="00A3780C"/>
    <w:rsid w:val="00A662B1"/>
    <w:rsid w:val="00B66FEC"/>
    <w:rsid w:val="00E9649B"/>
    <w:rsid w:val="00EF0765"/>
    <w:rsid w:val="00F705E8"/>
    <w:rsid w:val="00F83ED9"/>
    <w:rsid w:val="00FE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52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93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3BC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193BCA"/>
  </w:style>
  <w:style w:type="paragraph" w:styleId="Header">
    <w:name w:val="header"/>
    <w:basedOn w:val="Normal"/>
    <w:link w:val="HeaderChar"/>
    <w:uiPriority w:val="99"/>
    <w:semiHidden/>
    <w:rsid w:val="00653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30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53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30A6"/>
    <w:rPr>
      <w:rFonts w:cs="Times New Roman"/>
    </w:rPr>
  </w:style>
  <w:style w:type="character" w:styleId="Hyperlink">
    <w:name w:val="Hyperlink"/>
    <w:basedOn w:val="DefaultParagraphFont"/>
    <w:uiPriority w:val="99"/>
    <w:rsid w:val="00734F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18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6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4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7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12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17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5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3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0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9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11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4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2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7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3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8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6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10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19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1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14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2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27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0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Relationship Id="rId35" Type="http://schemas.openxmlformats.org/officeDocument/2006/relationships/hyperlink" Target="http://www.google.com.tr/url?url=http://flatcast.web.tr/317-png-cizgi-kahramanlar/3996-png-cizgi-kahramanlar-cizgi-film-kahramanlari-meliss-2014-a.html&amp;rct=j&amp;frm=1&amp;q=&amp;esrc=s&amp;sa=U&amp;ei=KBEpVaKON8zwUsfygYgC&amp;ved=0CCQQ9QEwCDh4&amp;usg=AFQjCNFm75LSovBh153xGSxTeWdvZukZ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18</Words>
  <Characters>108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THSN</dc:creator>
  <cp:keywords/>
  <dc:description/>
  <cp:lastModifiedBy>nazlı</cp:lastModifiedBy>
  <cp:revision>8</cp:revision>
  <dcterms:created xsi:type="dcterms:W3CDTF">2015-04-15T22:28:00Z</dcterms:created>
  <dcterms:modified xsi:type="dcterms:W3CDTF">2016-02-29T07:51:00Z</dcterms:modified>
</cp:coreProperties>
</file>