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623" w:rsidRDefault="00B44623">
      <w:r>
        <w:rPr>
          <w:noProof/>
        </w:rPr>
        <w:pict>
          <v:roundrect id="_x0000_s1026" style="position:absolute;margin-left:136.15pt;margin-top:13.9pt;width:174.75pt;height:30pt;z-index:251641344" arcsize="10923f" strokecolor="#9bbb59" strokeweight="2.5pt">
            <v:shadow color="#868686"/>
            <v:textbox>
              <w:txbxContent>
                <w:p w:rsidR="00B44623" w:rsidRDefault="00B44623">
                  <w:r>
                    <w:t>1.SINIF HECELERİNE AYIRMA-6</w:t>
                  </w:r>
                </w:p>
              </w:txbxContent>
            </v:textbox>
          </v:roundrect>
        </w:pict>
      </w:r>
    </w:p>
    <w:p w:rsidR="00B44623" w:rsidRDefault="00B44623"/>
    <w:p w:rsidR="00B44623" w:rsidRDefault="00B44623" w:rsidP="00092D8A"/>
    <w:p w:rsidR="00B44623" w:rsidRPr="00092D8A" w:rsidRDefault="00B44623" w:rsidP="00092D8A"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7" type="#_x0000_t5" style="position:absolute;margin-left:375.4pt;margin-top:.45pt;width:98.25pt;height:1in;z-index:251648512" fillcolor="#92d050">
            <v:textbox>
              <w:txbxContent>
                <w:p w:rsidR="00B44623" w:rsidRDefault="00B44623" w:rsidP="008B6301">
                  <w:r>
                    <w:t>süpürdü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5" style="position:absolute;margin-left:252.4pt;margin-top:.45pt;width:98.25pt;height:1in;z-index:251649536" fillcolor="#92d050">
            <v:textbox>
              <w:txbxContent>
                <w:p w:rsidR="00B44623" w:rsidRDefault="00B44623" w:rsidP="008B6301">
                  <w:r>
                    <w:t>çadırları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5" style="position:absolute;margin-left:131.65pt;margin-top:.45pt;width:98.25pt;height:1in;z-index:251647488" fillcolor="#92d050">
            <v:textbox>
              <w:txbxContent>
                <w:p w:rsidR="00B44623" w:rsidRDefault="00B44623" w:rsidP="008B6301">
                  <w:r>
                    <w:t>sandık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5" style="position:absolute;margin-left:9.4pt;margin-top:.45pt;width:98.25pt;height:1in;z-index:251643392" fillcolor="#92d050">
            <v:textbox>
              <w:txbxContent>
                <w:p w:rsidR="00B44623" w:rsidRDefault="00B44623">
                  <w:r>
                    <w:t>kuleler</w:t>
                  </w:r>
                </w:p>
              </w:txbxContent>
            </v:textbox>
          </v:shape>
        </w:pict>
      </w:r>
    </w:p>
    <w:p w:rsidR="00B44623" w:rsidRPr="00092D8A" w:rsidRDefault="00B44623" w:rsidP="00092D8A"/>
    <w:p w:rsidR="00B44623" w:rsidRPr="00092D8A" w:rsidRDefault="00B44623" w:rsidP="00092D8A">
      <w:r>
        <w:rPr>
          <w:noProof/>
        </w:rPr>
        <w:pict>
          <v:rect id="_x0000_s1031" style="position:absolute;margin-left:375.4pt;margin-top:21.6pt;width:98.25pt;height:36pt;z-index:251646464" fillcolor="#fabf8f">
            <v:textbox>
              <w:txbxContent>
                <w:p w:rsidR="00B44623" w:rsidRDefault="00B44623" w:rsidP="008B6301">
                  <w:r>
                    <w:t xml:space="preserve">     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2" style="position:absolute;margin-left:252.4pt;margin-top:21.6pt;width:98.25pt;height:36pt;z-index:251645440" fillcolor="#fabf8f">
            <v:textbox>
              <w:txbxContent>
                <w:p w:rsidR="00B44623" w:rsidRDefault="00B44623" w:rsidP="008B6301">
                  <w:r>
                    <w:t xml:space="preserve">     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3" style="position:absolute;margin-left:131.65pt;margin-top:21.6pt;width:98.25pt;height:36pt;z-index:251644416" fillcolor="#fabf8f">
            <v:textbox>
              <w:txbxContent>
                <w:p w:rsidR="00B44623" w:rsidRDefault="00B44623" w:rsidP="008B6301">
                  <w:r>
                    <w:t xml:space="preserve">     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4" style="position:absolute;margin-left:9.4pt;margin-top:21.6pt;width:98.25pt;height:36pt;z-index:251642368" fillcolor="#fabf8f">
            <v:textbox>
              <w:txbxContent>
                <w:p w:rsidR="00B44623" w:rsidRDefault="00B44623">
                  <w:r>
                    <w:t xml:space="preserve">      Ku-le-ler</w:t>
                  </w:r>
                </w:p>
              </w:txbxContent>
            </v:textbox>
          </v:rect>
        </w:pict>
      </w:r>
    </w:p>
    <w:p w:rsidR="00B44623" w:rsidRDefault="00B44623" w:rsidP="00092D8A"/>
    <w:p w:rsidR="00B44623" w:rsidRDefault="00B44623" w:rsidP="00EF3E0A">
      <w:r>
        <w:rPr>
          <w:noProof/>
        </w:rPr>
        <w:pict>
          <v:rect id="_x0000_s1035" style="position:absolute;margin-left:9.4pt;margin-top:255.05pt;width:98.25pt;height:36pt;z-index:251662848" fillcolor="#fabf8f">
            <v:textbox>
              <w:txbxContent>
                <w:p w:rsidR="00B44623" w:rsidRDefault="00B44623" w:rsidP="00EF3E0A">
                  <w:r>
                    <w:t xml:space="preserve">      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36" type="#_x0000_t5" style="position:absolute;margin-left:9.4pt;margin-top:183.05pt;width:98.25pt;height:1in;z-index:251658752" fillcolor="#92d050">
            <v:textbox style="mso-next-textbox:#_x0000_s1036">
              <w:txbxContent>
                <w:p w:rsidR="00B44623" w:rsidRDefault="00B44623" w:rsidP="00EF3E0A">
                  <w:r>
                    <w:t>yalanlar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37" style="position:absolute;margin-left:381.4pt;margin-top:110.95pt;width:98.25pt;height:36pt;z-index:251657728" fillcolor="#fabf8f">
            <v:textbox style="mso-next-textbox:#_x0000_s1037">
              <w:txbxContent>
                <w:p w:rsidR="00B44623" w:rsidRDefault="00B44623" w:rsidP="00EF3E0A">
                  <w:r>
                    <w:t xml:space="preserve">      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38" type="#_x0000_t5" style="position:absolute;margin-left:381.4pt;margin-top:38.95pt;width:98.25pt;height:1in;z-index:251652608" fillcolor="#92d050">
            <v:textbox style="mso-next-textbox:#_x0000_s1038">
              <w:txbxContent>
                <w:p w:rsidR="00B44623" w:rsidRDefault="00B44623" w:rsidP="008B6301">
                  <w:r>
                    <w:t>ateşine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39" style="position:absolute;margin-left:256.15pt;margin-top:110.95pt;width:98.25pt;height:36pt;z-index:251656704" fillcolor="#fabf8f">
            <v:textbox style="mso-next-textbox:#_x0000_s1039">
              <w:txbxContent>
                <w:p w:rsidR="00B44623" w:rsidRDefault="00B44623" w:rsidP="00EF3E0A">
                  <w:r>
                    <w:t xml:space="preserve">     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0" style="position:absolute;margin-left:136.15pt;margin-top:110.95pt;width:98.25pt;height:36pt;z-index:251655680" fillcolor="#fabf8f">
            <v:textbox style="mso-next-textbox:#_x0000_s1040">
              <w:txbxContent>
                <w:p w:rsidR="00B44623" w:rsidRDefault="00B44623" w:rsidP="00EF3E0A">
                  <w:r>
                    <w:t xml:space="preserve">     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41" type="#_x0000_t5" style="position:absolute;margin-left:136.15pt;margin-top:38.95pt;width:98.25pt;height:1in;z-index:251651584" fillcolor="#92d050">
            <v:textbox style="mso-next-textbox:#_x0000_s1041">
              <w:txbxContent>
                <w:p w:rsidR="00B44623" w:rsidRPr="0088174E" w:rsidRDefault="00B44623" w:rsidP="008B6301">
                  <w:pPr>
                    <w:rPr>
                      <w:sz w:val="20"/>
                      <w:szCs w:val="20"/>
                    </w:rPr>
                  </w:pPr>
                  <w:r w:rsidRPr="0088174E">
                    <w:rPr>
                      <w:sz w:val="20"/>
                      <w:szCs w:val="20"/>
                    </w:rPr>
                    <w:t>gökkuşağı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42" style="position:absolute;margin-left:9.4pt;margin-top:110.95pt;width:98.25pt;height:36pt;z-index:251654656" fillcolor="#fabf8f">
            <v:textbox style="mso-next-textbox:#_x0000_s1042">
              <w:txbxContent>
                <w:p w:rsidR="00B44623" w:rsidRDefault="00B44623" w:rsidP="00EF3E0A">
                  <w:r>
                    <w:t xml:space="preserve">      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43" type="#_x0000_t5" style="position:absolute;margin-left:9.4pt;margin-top:38.95pt;width:98.25pt;height:1in;z-index:251650560" fillcolor="#92d050">
            <v:textbox style="mso-next-textbox:#_x0000_s1043">
              <w:txbxContent>
                <w:p w:rsidR="00B44623" w:rsidRDefault="00B44623" w:rsidP="008B6301">
                  <w:r>
                    <w:t>kurur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4" type="#_x0000_t5" style="position:absolute;margin-left:256.15pt;margin-top:38.95pt;width:98.25pt;height:1in;z-index:251653632" fillcolor="#92d050">
            <v:textbox style="mso-next-textbox:#_x0000_s1044">
              <w:txbxContent>
                <w:p w:rsidR="00B44623" w:rsidRDefault="00B44623" w:rsidP="008B6301">
                  <w:r>
                    <w:t>geldim</w:t>
                  </w:r>
                </w:p>
              </w:txbxContent>
            </v:textbox>
          </v:shape>
        </w:pict>
      </w:r>
    </w:p>
    <w:p w:rsidR="00B44623" w:rsidRPr="00EF3E0A" w:rsidRDefault="00B44623" w:rsidP="00EF3E0A"/>
    <w:p w:rsidR="00B44623" w:rsidRPr="00EF3E0A" w:rsidRDefault="00B44623" w:rsidP="00EF3E0A"/>
    <w:p w:rsidR="00B44623" w:rsidRPr="00EF3E0A" w:rsidRDefault="00B44623" w:rsidP="00EF3E0A"/>
    <w:p w:rsidR="00B44623" w:rsidRPr="00EF3E0A" w:rsidRDefault="00B44623" w:rsidP="00EF3E0A"/>
    <w:p w:rsidR="00B44623" w:rsidRPr="00EF3E0A" w:rsidRDefault="00B44623" w:rsidP="00EF3E0A"/>
    <w:p w:rsidR="00B44623" w:rsidRPr="00EF3E0A" w:rsidRDefault="00B44623" w:rsidP="00EF3E0A"/>
    <w:p w:rsidR="00B44623" w:rsidRPr="00EF3E0A" w:rsidRDefault="00B44623" w:rsidP="00EF3E0A">
      <w:r>
        <w:rPr>
          <w:noProof/>
        </w:rPr>
        <w:pict>
          <v:shape id="_x0000_s1045" type="#_x0000_t5" style="position:absolute;margin-left:264.4pt;margin-top:4.95pt;width:106.5pt;height:1in;z-index:251660800" fillcolor="#92d050">
            <v:textbox>
              <w:txbxContent>
                <w:p w:rsidR="00B44623" w:rsidRDefault="00B44623" w:rsidP="00EF3E0A">
                  <w:r>
                    <w:t>biliyorsun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6" type="#_x0000_t5" style="position:absolute;margin-left:140.65pt;margin-top:4.95pt;width:104.25pt;height:1in;z-index:251659776" fillcolor="#92d050">
            <v:textbox style="mso-next-textbox:#_x0000_s1046">
              <w:txbxContent>
                <w:p w:rsidR="00B44623" w:rsidRDefault="00B44623" w:rsidP="00EF3E0A">
                  <w:r>
                    <w:t>reklamlar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7" type="#_x0000_t5" style="position:absolute;margin-left:385.9pt;margin-top:4.95pt;width:98.25pt;height:1in;z-index:251661824" fillcolor="#92d050">
            <v:textbox>
              <w:txbxContent>
                <w:p w:rsidR="00B44623" w:rsidRDefault="00B44623" w:rsidP="00EF3E0A">
                  <w:r>
                    <w:t>güneşe</w:t>
                  </w:r>
                </w:p>
              </w:txbxContent>
            </v:textbox>
          </v:shape>
        </w:pict>
      </w:r>
    </w:p>
    <w:p w:rsidR="00B44623" w:rsidRPr="00EF3E0A" w:rsidRDefault="00B44623" w:rsidP="00EF3E0A"/>
    <w:p w:rsidR="00B44623" w:rsidRPr="00EF3E0A" w:rsidRDefault="00B44623" w:rsidP="00EF3E0A"/>
    <w:p w:rsidR="00B44623" w:rsidRPr="00EF3E0A" w:rsidRDefault="00B44623" w:rsidP="00EF3E0A">
      <w:r>
        <w:rPr>
          <w:noProof/>
        </w:rPr>
        <w:pict>
          <v:rect id="_x0000_s1048" style="position:absolute;margin-left:264.4pt;margin-top:.65pt;width:106.5pt;height:36pt;z-index:251664896" fillcolor="#fabf8f">
            <v:textbox>
              <w:txbxContent>
                <w:p w:rsidR="00B44623" w:rsidRDefault="00B44623" w:rsidP="00EF3E0A">
                  <w:r>
                    <w:t xml:space="preserve">     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9" style="position:absolute;margin-left:140.65pt;margin-top:.65pt;width:104.25pt;height:36pt;z-index:251665920" fillcolor="#fabf8f">
            <v:textbox>
              <w:txbxContent>
                <w:p w:rsidR="00B44623" w:rsidRDefault="00B44623" w:rsidP="00EF3E0A">
                  <w:r>
                    <w:t xml:space="preserve">     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0" style="position:absolute;margin-left:385.9pt;margin-top:.65pt;width:98.25pt;height:36pt;z-index:251663872" fillcolor="#fabf8f">
            <v:textbox>
              <w:txbxContent>
                <w:p w:rsidR="00B44623" w:rsidRDefault="00B44623" w:rsidP="00EF3E0A">
                  <w:r>
                    <w:t xml:space="preserve">      </w:t>
                  </w:r>
                </w:p>
              </w:txbxContent>
            </v:textbox>
          </v:rect>
        </w:pict>
      </w:r>
    </w:p>
    <w:p w:rsidR="00B44623" w:rsidRPr="00EF3E0A" w:rsidRDefault="00B44623" w:rsidP="00EF3E0A"/>
    <w:p w:rsidR="00B44623" w:rsidRDefault="00B44623" w:rsidP="00EF3E0A">
      <w:r>
        <w:rPr>
          <w:noProof/>
        </w:rPr>
        <w:pict>
          <v:shape id="_x0000_s1051" type="#_x0000_t5" style="position:absolute;margin-left:140.65pt;margin-top:24pt;width:98.25pt;height:1in;z-index:251668992" fillcolor="#92d050">
            <v:textbox>
              <w:txbxContent>
                <w:p w:rsidR="00B44623" w:rsidRDefault="00B44623" w:rsidP="00EF3E0A">
                  <w:r>
                    <w:t>saçma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2" type="#_x0000_t5" style="position:absolute;margin-left:392.65pt;margin-top:24pt;width:98.25pt;height:1in;z-index:251670016" fillcolor="#92d050">
            <v:textbox>
              <w:txbxContent>
                <w:p w:rsidR="00B44623" w:rsidRDefault="00B44623" w:rsidP="00EF3E0A">
                  <w:r>
                    <w:t>gezerken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3" type="#_x0000_t5" style="position:absolute;margin-left:268.9pt;margin-top:24pt;width:98.25pt;height:1in;z-index:251667968" fillcolor="#92d050">
            <v:textbox>
              <w:txbxContent>
                <w:p w:rsidR="00B44623" w:rsidRDefault="00B44623" w:rsidP="00EF3E0A">
                  <w:r>
                    <w:t>fırçala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4" type="#_x0000_t5" style="position:absolute;margin-left:9.4pt;margin-top:24pt;width:98.25pt;height:1in;z-index:251666944" fillcolor="#92d050">
            <v:textbox>
              <w:txbxContent>
                <w:p w:rsidR="00B44623" w:rsidRDefault="00B44623" w:rsidP="00EF3E0A">
                  <w:r>
                    <w:t>anlamlı</w:t>
                  </w:r>
                </w:p>
              </w:txbxContent>
            </v:textbox>
          </v:shape>
        </w:pict>
      </w:r>
    </w:p>
    <w:p w:rsidR="00B44623" w:rsidRDefault="00B44623" w:rsidP="00EF3E0A">
      <w:pPr>
        <w:tabs>
          <w:tab w:val="left" w:pos="1080"/>
        </w:tabs>
      </w:pPr>
      <w:r>
        <w:rPr>
          <w:noProof/>
        </w:rPr>
        <w:pict>
          <v:rect id="_x0000_s1055" style="position:absolute;margin-left:140.65pt;margin-top:70.55pt;width:98.25pt;height:36pt;z-index:251673088" fillcolor="#fabf8f">
            <v:textbox>
              <w:txbxContent>
                <w:p w:rsidR="00B44623" w:rsidRDefault="00B44623" w:rsidP="00EF3E0A">
                  <w:r>
                    <w:t xml:space="preserve">     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6" style="position:absolute;margin-left:392.65pt;margin-top:70.55pt;width:98.25pt;height:36pt;z-index:251671040" fillcolor="#fabf8f">
            <v:textbox>
              <w:txbxContent>
                <w:p w:rsidR="00B44623" w:rsidRDefault="00B44623" w:rsidP="00EF3E0A">
                  <w:r>
                    <w:t xml:space="preserve">     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7" style="position:absolute;margin-left:268.9pt;margin-top:70.55pt;width:98.25pt;height:36pt;z-index:251672064" fillcolor="#fabf8f">
            <v:textbox>
              <w:txbxContent>
                <w:p w:rsidR="00B44623" w:rsidRDefault="00B44623" w:rsidP="00EF3E0A">
                  <w:r>
                    <w:t xml:space="preserve">     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8" style="position:absolute;margin-left:9.4pt;margin-top:70.55pt;width:98.25pt;height:36pt;z-index:251674112" fillcolor="#fabf8f">
            <v:textbox>
              <w:txbxContent>
                <w:p w:rsidR="00B44623" w:rsidRDefault="00B44623" w:rsidP="00EF3E0A">
                  <w:r>
                    <w:t xml:space="preserve">      </w:t>
                  </w:r>
                </w:p>
              </w:txbxContent>
            </v:textbox>
          </v:rect>
        </w:pict>
      </w:r>
      <w:r>
        <w:tab/>
      </w:r>
    </w:p>
    <w:p w:rsidR="00B44623" w:rsidRPr="0033273A" w:rsidRDefault="00B44623" w:rsidP="0033273A"/>
    <w:p w:rsidR="00B44623" w:rsidRPr="0033273A" w:rsidRDefault="00B44623" w:rsidP="0033273A"/>
    <w:p w:rsidR="00B44623" w:rsidRPr="0033273A" w:rsidRDefault="00B44623" w:rsidP="0033273A"/>
    <w:p w:rsidR="00B44623" w:rsidRDefault="00B44623" w:rsidP="0033273A"/>
    <w:p w:rsidR="00B44623" w:rsidRPr="0033273A" w:rsidRDefault="00B44623" w:rsidP="0033273A">
      <w:pPr>
        <w:tabs>
          <w:tab w:val="left" w:pos="1740"/>
        </w:tabs>
      </w:pPr>
      <w:r>
        <w:tab/>
      </w:r>
      <w:hyperlink r:id="rId6" w:history="1">
        <w:r>
          <w:rPr>
            <w:rStyle w:val="Hyperlink"/>
            <w:rFonts w:ascii="Comic Sans MS" w:hAnsi="Comic Sans MS"/>
            <w:highlight w:val="red"/>
          </w:rPr>
          <w:t>www.egitimhane.com</w:t>
        </w:r>
      </w:hyperlink>
    </w:p>
    <w:sectPr w:rsidR="00B44623" w:rsidRPr="0033273A" w:rsidSect="0010295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4623" w:rsidRDefault="00B44623" w:rsidP="00C26CE7">
      <w:pPr>
        <w:spacing w:after="0" w:line="240" w:lineRule="auto"/>
      </w:pPr>
      <w:r>
        <w:separator/>
      </w:r>
    </w:p>
  </w:endnote>
  <w:endnote w:type="continuationSeparator" w:id="0">
    <w:p w:rsidR="00B44623" w:rsidRDefault="00B44623" w:rsidP="00C26C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623" w:rsidRDefault="00B44623">
    <w:pPr>
      <w:pStyle w:val="Footer"/>
    </w:pPr>
    <w:r>
      <w:t>HAZIRLAYAN: TAHSİN TANYILDIZ DİYARBAKIR ÇÜNGÜŞ YENİ İLKOKULU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4623" w:rsidRDefault="00B44623" w:rsidP="00C26CE7">
      <w:pPr>
        <w:spacing w:after="0" w:line="240" w:lineRule="auto"/>
      </w:pPr>
      <w:r>
        <w:separator/>
      </w:r>
    </w:p>
  </w:footnote>
  <w:footnote w:type="continuationSeparator" w:id="0">
    <w:p w:rsidR="00B44623" w:rsidRDefault="00B44623" w:rsidP="00C26C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623" w:rsidRDefault="00B44623">
    <w:pPr>
      <w:pStyle w:val="Header"/>
    </w:pPr>
    <w:r>
      <w:t>HAZIRLAYAN: TAHSİN TANYILDIZ DİYARBAKIR ÇÜNGÜŞ SELAHADDİN EYYUBİ İLKOKULU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6CE7"/>
    <w:rsid w:val="00074289"/>
    <w:rsid w:val="00092D8A"/>
    <w:rsid w:val="000965AA"/>
    <w:rsid w:val="000E7141"/>
    <w:rsid w:val="00102959"/>
    <w:rsid w:val="0033273A"/>
    <w:rsid w:val="00335F8B"/>
    <w:rsid w:val="00390943"/>
    <w:rsid w:val="003D739B"/>
    <w:rsid w:val="00427A84"/>
    <w:rsid w:val="00605031"/>
    <w:rsid w:val="006D031C"/>
    <w:rsid w:val="00761F23"/>
    <w:rsid w:val="0078107E"/>
    <w:rsid w:val="00817F0B"/>
    <w:rsid w:val="0088174E"/>
    <w:rsid w:val="008B6301"/>
    <w:rsid w:val="009911ED"/>
    <w:rsid w:val="00A42865"/>
    <w:rsid w:val="00B44623"/>
    <w:rsid w:val="00B6152A"/>
    <w:rsid w:val="00C26CE7"/>
    <w:rsid w:val="00CE0234"/>
    <w:rsid w:val="00D15607"/>
    <w:rsid w:val="00D63AA1"/>
    <w:rsid w:val="00EB3EA2"/>
    <w:rsid w:val="00EF3E0A"/>
    <w:rsid w:val="00FA5F17"/>
    <w:rsid w:val="00FF31C8"/>
    <w:rsid w:val="00FF5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959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26C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26CE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C26C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26CE7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26C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26CE7"/>
    <w:rPr>
      <w:rFonts w:cs="Times New Roman"/>
    </w:rPr>
  </w:style>
  <w:style w:type="character" w:styleId="Hyperlink">
    <w:name w:val="Hyperlink"/>
    <w:basedOn w:val="DefaultParagraphFont"/>
    <w:uiPriority w:val="99"/>
    <w:rsid w:val="0033273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gitimhane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1</Pages>
  <Words>18</Words>
  <Characters>104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THSN</dc:creator>
  <cp:keywords/>
  <dc:description/>
  <cp:lastModifiedBy>nazlı</cp:lastModifiedBy>
  <cp:revision>8</cp:revision>
  <dcterms:created xsi:type="dcterms:W3CDTF">2015-04-13T10:57:00Z</dcterms:created>
  <dcterms:modified xsi:type="dcterms:W3CDTF">2016-02-24T08:32:00Z</dcterms:modified>
</cp:coreProperties>
</file>