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88" w:rsidRDefault="00BB0788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8" o:spid="_x0000_s1026" type="#_x0000_t75" style="position:absolute;margin-left:75.75pt;margin-top:6pt;width:119.25pt;height:38.25pt;z-index:251644416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1" o:spid="_x0000_i1025" type="#_x0000_t75" style="width:53.25pt;height:53.25pt;visibility:visible">
            <v:imagedata r:id="rId5" o:title=""/>
          </v:shape>
        </w:pict>
      </w:r>
      <w:r>
        <w:t xml:space="preserve">                 </w:t>
      </w:r>
    </w:p>
    <w:p w:rsidR="00BB0788" w:rsidRDefault="00BB0788">
      <w:r>
        <w:rPr>
          <w:noProof/>
          <w:lang w:eastAsia="tr-TR"/>
        </w:rPr>
        <w:pict>
          <v:shape id="Resim 9" o:spid="_x0000_s1027" type="#_x0000_t75" alt="http://www.sayfaboyama.com/wp-content/uploads/2015/05/At-Boyama-Sayfasi-01-214x300.jpg" style="position:absolute;margin-left:.2pt;margin-top:83pt;width:78.75pt;height:95.15pt;z-index:251647488;visibility:visible">
            <v:imagedata r:id="rId6" o:title="" croptop="8957f" cropbottom="2185f" cropleft="2450f"/>
            <w10:wrap type="square"/>
          </v:shape>
        </w:pict>
      </w:r>
      <w:r>
        <w:rPr>
          <w:noProof/>
          <w:lang w:eastAsia="tr-TR"/>
        </w:rPr>
        <w:pict>
          <v:shape id="_x0000_s1028" type="#_x0000_t75" style="position:absolute;margin-left:403.7pt;margin-top:8pt;width:119.25pt;height:38.25pt;z-index:25164646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9" type="#_x0000_t75" style="position:absolute;margin-left:278.25pt;margin-top:8.25pt;width:119.25pt;height:38.25pt;z-index:251645440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2" o:spid="_x0000_i1026" type="#_x0000_t75" style="width:53.25pt;height:53.25pt;visibility:visible">
            <v:imagedata r:id="rId5" o:title=""/>
          </v:shape>
        </w:pict>
      </w:r>
      <w:r w:rsidRPr="00857D59">
        <w:rPr>
          <w:noProof/>
          <w:lang w:eastAsia="tr-TR"/>
        </w:rPr>
        <w:pict>
          <v:shape id="Resim 3" o:spid="_x0000_i1027" type="#_x0000_t75" style="width:53.25pt;height:53.25pt;visibility:visible">
            <v:imagedata r:id="rId5" o:title=""/>
          </v:shape>
        </w:pict>
      </w:r>
      <w:r w:rsidRPr="00857D59">
        <w:rPr>
          <w:noProof/>
          <w:lang w:eastAsia="tr-TR"/>
        </w:rPr>
        <w:pict>
          <v:shape id="Resim 4" o:spid="_x0000_i1028" type="#_x0000_t75" style="width:53.25pt;height:53.25pt;visibility:visible">
            <v:imagedata r:id="rId5" o:title=""/>
          </v:shape>
        </w:pict>
      </w:r>
      <w:r w:rsidRPr="00857D59">
        <w:rPr>
          <w:noProof/>
          <w:lang w:eastAsia="tr-TR"/>
        </w:rPr>
        <w:pict>
          <v:shape id="Resim 5" o:spid="_x0000_i1029" type="#_x0000_t75" style="width:53.25pt;height:53.25pt;visibility:visible">
            <v:imagedata r:id="rId5" o:title=""/>
          </v:shape>
        </w:pict>
      </w:r>
      <w:r w:rsidRPr="00857D59">
        <w:rPr>
          <w:noProof/>
          <w:lang w:eastAsia="tr-TR"/>
        </w:rPr>
        <w:pict>
          <v:shape id="Resim 6" o:spid="_x0000_i1030" type="#_x0000_t75" style="width:53.25pt;height:53.25pt;visibility:visible">
            <v:imagedata r:id="rId5" o:title=""/>
          </v:shape>
        </w:pict>
      </w:r>
    </w:p>
    <w:p w:rsidR="00BB0788" w:rsidRPr="00A53BD7" w:rsidRDefault="00BB0788" w:rsidP="00A53BD7"/>
    <w:p w:rsidR="00BB0788" w:rsidRPr="00A53BD7" w:rsidRDefault="00BB0788" w:rsidP="00A53BD7"/>
    <w:p w:rsidR="00BB0788" w:rsidRPr="00A53BD7" w:rsidRDefault="00BB0788" w:rsidP="00A53BD7">
      <w:r>
        <w:rPr>
          <w:noProof/>
          <w:lang w:eastAsia="tr-TR"/>
        </w:rPr>
        <w:pict>
          <v:shape id="_x0000_s1030" type="#_x0000_t75" style="position:absolute;margin-left:88.7pt;margin-top:9.75pt;width:119.25pt;height:38.25pt;z-index:251651584;visibility:visible">
            <v:imagedata r:id="rId4" o:title=""/>
          </v:shape>
        </w:pict>
      </w:r>
    </w:p>
    <w:p w:rsidR="00BB0788" w:rsidRDefault="00BB0788" w:rsidP="00A53BD7"/>
    <w:p w:rsidR="00BB0788" w:rsidRDefault="00BB0788" w:rsidP="00A53BD7">
      <w:pPr>
        <w:tabs>
          <w:tab w:val="left" w:pos="2235"/>
        </w:tabs>
      </w:pPr>
      <w:r>
        <w:rPr>
          <w:noProof/>
          <w:lang w:eastAsia="tr-TR"/>
        </w:rPr>
        <w:pict>
          <v:shape id="_x0000_s1031" type="#_x0000_t75" style="position:absolute;margin-left:397.7pt;margin-top:69.7pt;width:119.25pt;height:38.25pt;z-index:251653632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32" type="#_x0000_t75" style="position:absolute;margin-left:270.05pt;margin-top:69.7pt;width:119.25pt;height:38.25pt;z-index:251652608;visibility:visible">
            <v:imagedata r:id="rId4" o:title=""/>
          </v:shape>
        </w:pict>
      </w:r>
      <w:r>
        <w:rPr>
          <w:noProof/>
          <w:lang w:eastAsia="tr-TR"/>
        </w:rPr>
        <w:pict>
          <v:shape id="Resim 11" o:spid="_x0000_s1033" type="#_x0000_t75" alt="http://www.sayfaboyama.com/wp-content/uploads/2015/05/At-Boyama-Sayfasi-01-214x300.jpg" style="position:absolute;margin-left:180.95pt;margin-top:41.7pt;width:78.75pt;height:95.15pt;z-index:251649536;visibility:visible">
            <v:imagedata r:id="rId6" o:title="" croptop="8957f" cropbottom="2185f" cropleft="2450f"/>
            <w10:wrap type="square"/>
          </v:shape>
        </w:pict>
      </w:r>
      <w:r>
        <w:rPr>
          <w:noProof/>
          <w:lang w:eastAsia="tr-TR"/>
        </w:rPr>
        <w:pict>
          <v:shape id="Resim 10" o:spid="_x0000_s1034" type="#_x0000_t75" alt="http://www.sayfaboyama.com/wp-content/uploads/2015/05/At-Boyama-Sayfasi-01-214x300.jpg" style="position:absolute;margin-left:88.7pt;margin-top:38.2pt;width:78.75pt;height:95.15pt;z-index:251648512;visibility:visible">
            <v:imagedata r:id="rId6" o:title="" croptop="8957f" cropbottom="2185f" cropleft="2450f"/>
            <w10:wrap type="square"/>
          </v:shape>
        </w:pict>
      </w:r>
      <w:r>
        <w:rPr>
          <w:noProof/>
          <w:lang w:eastAsia="tr-TR"/>
        </w:rPr>
        <w:pict>
          <v:shape id="Resim 13" o:spid="_x0000_s1035" type="#_x0000_t75" alt="http://www.sayfaboyama.com/wp-content/uploads/2015/05/At-Boyama-Sayfasi-01-214x300.jpg" style="position:absolute;margin-left:1.7pt;margin-top:37.95pt;width:78.75pt;height:95.15pt;z-index:251650560;visibility:visible">
            <v:imagedata r:id="rId6" o:title="" croptop="8957f" cropbottom="2185f" cropleft="2450f"/>
            <w10:wrap type="square"/>
          </v:shape>
        </w:pict>
      </w:r>
      <w:r>
        <w:tab/>
      </w:r>
      <w:r>
        <w:tab/>
      </w:r>
      <w:r>
        <w:tab/>
      </w:r>
      <w:r>
        <w:tab/>
      </w:r>
    </w:p>
    <w:p w:rsidR="00BB0788" w:rsidRPr="00A53BD7" w:rsidRDefault="00BB0788" w:rsidP="00A53BD7"/>
    <w:p w:rsidR="00BB0788" w:rsidRPr="00A53BD7" w:rsidRDefault="00BB0788" w:rsidP="00A53BD7"/>
    <w:p w:rsidR="00BB0788" w:rsidRPr="00A53BD7" w:rsidRDefault="00BB0788" w:rsidP="00A53BD7"/>
    <w:p w:rsidR="00BB0788" w:rsidRPr="00A53BD7" w:rsidRDefault="00BB0788" w:rsidP="00A53BD7"/>
    <w:p w:rsidR="00BB0788" w:rsidRPr="00A53BD7" w:rsidRDefault="00BB0788" w:rsidP="00A53BD7"/>
    <w:p w:rsidR="00BB0788" w:rsidRPr="00A53BD7" w:rsidRDefault="00BB0788" w:rsidP="00A53BD7">
      <w:bookmarkStart w:id="0" w:name="_GoBack"/>
      <w:bookmarkEnd w:id="0"/>
    </w:p>
    <w:p w:rsidR="00BB0788" w:rsidRDefault="00BB0788" w:rsidP="00A53BD7">
      <w:r>
        <w:rPr>
          <w:noProof/>
          <w:lang w:eastAsia="tr-TR"/>
        </w:rPr>
        <w:pict>
          <v:shape id="_x0000_s1036" type="#_x0000_t75" style="position:absolute;margin-left:96.75pt;margin-top:38.25pt;width:119.25pt;height:38.25pt;z-index:251654656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17" o:spid="_x0000_i1031" type="#_x0000_t75" alt="http://www.onceokuloncesi.com/imagehosting/874cf7326a423a0.gif" style="width:85.5pt;height:93.75pt;visibility:visible">
            <v:imagedata r:id="rId7" o:title=""/>
          </v:shape>
        </w:pict>
      </w:r>
    </w:p>
    <w:p w:rsidR="00BB0788" w:rsidRDefault="00BB0788" w:rsidP="00DA739C">
      <w:r>
        <w:rPr>
          <w:noProof/>
          <w:lang w:eastAsia="tr-TR"/>
        </w:rPr>
        <w:pict>
          <v:shape id="_x0000_s1037" type="#_x0000_t75" style="position:absolute;margin-left:75.75pt;margin-top:103.5pt;width:119.25pt;height:38.25pt;z-index:251657728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38" type="#_x0000_t75" style="position:absolute;margin-left:382.5pt;margin-top:28.45pt;width:119.25pt;height:38.25pt;z-index:25165670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39" type="#_x0000_t75" style="position:absolute;margin-left:257.6pt;margin-top:28.45pt;width:119.25pt;height:38.25pt;z-index:251655680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19" o:spid="_x0000_i1032" type="#_x0000_t75" alt="http://www.onceokuloncesi.com/imagehosting/874cf7326a423a0.gif" style="width:85.5pt;height:93.75pt;visibility:visible">
            <v:imagedata r:id="rId7" o:title=""/>
          </v:shape>
        </w:pict>
      </w:r>
      <w:r w:rsidRPr="00857D59">
        <w:rPr>
          <w:noProof/>
          <w:lang w:eastAsia="tr-TR"/>
        </w:rPr>
        <w:pict>
          <v:shape id="Resim 20" o:spid="_x0000_i1033" type="#_x0000_t75" alt="http://www.onceokuloncesi.com/imagehosting/874cf7326a423a0.gif" style="width:85.5pt;height:93.75pt;visibility:visible">
            <v:imagedata r:id="rId7" o:title=""/>
          </v:shape>
        </w:pict>
      </w:r>
      <w:r w:rsidRPr="00857D59">
        <w:rPr>
          <w:noProof/>
          <w:lang w:eastAsia="tr-TR"/>
        </w:rPr>
        <w:pict>
          <v:shape id="Resim 18" o:spid="_x0000_i1034" type="#_x0000_t75" alt="http://www.onceokuloncesi.com/imagehosting/874cf7326a423a0.gif" style="width:85.5pt;height:93.75pt;visibility:visible">
            <v:imagedata r:id="rId7" o:title=""/>
          </v:shape>
        </w:pict>
      </w:r>
    </w:p>
    <w:p w:rsidR="00BB0788" w:rsidRDefault="00BB0788" w:rsidP="00DA739C">
      <w:r w:rsidRPr="00857D59">
        <w:rPr>
          <w:noProof/>
          <w:lang w:eastAsia="tr-TR"/>
        </w:rPr>
        <w:pict>
          <v:shape id="Resim 25" o:spid="_x0000_i1035" type="#_x0000_t75" alt="http://www.orgusantel.com/wp-content/uploads/duzlemsel-jiletli-tel1.jpg" style="width:57pt;height:42.75pt;rotation:180;visibility:visible">
            <v:imagedata r:id="rId8" o:title=""/>
          </v:shape>
        </w:pict>
      </w:r>
    </w:p>
    <w:p w:rsidR="00BB0788" w:rsidRDefault="00BB0788" w:rsidP="00DA739C">
      <w:r>
        <w:rPr>
          <w:noProof/>
          <w:lang w:eastAsia="tr-TR"/>
        </w:rPr>
        <w:pict>
          <v:shape id="_x0000_s1040" type="#_x0000_t75" style="position:absolute;margin-left:366.75pt;margin-top:0;width:119.25pt;height:38.25pt;z-index:251659776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41" type="#_x0000_t75" style="position:absolute;margin-left:239.25pt;margin-top:0;width:119.25pt;height:38.25pt;z-index:251658752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26" o:spid="_x0000_i1036" type="#_x0000_t75" alt="http://www.orgusantel.com/wp-content/uploads/duzlemsel-jiletli-tel1.jpg" style="width:57pt;height:42.75pt;rotation:180;visibility:visible">
            <v:imagedata r:id="rId8" o:title=""/>
          </v:shape>
        </w:pict>
      </w:r>
      <w:r w:rsidRPr="00857D59">
        <w:rPr>
          <w:noProof/>
          <w:lang w:eastAsia="tr-TR"/>
        </w:rPr>
        <w:pict>
          <v:shape id="Resim 27" o:spid="_x0000_i1037" type="#_x0000_t75" alt="http://www.orgusantel.com/wp-content/uploads/duzlemsel-jiletli-tel1.jpg" style="width:57pt;height:42.75pt;rotation:180;visibility:visible">
            <v:imagedata r:id="rId8" o:title=""/>
          </v:shape>
        </w:pict>
      </w:r>
      <w:r w:rsidRPr="00857D59">
        <w:rPr>
          <w:noProof/>
          <w:lang w:eastAsia="tr-TR"/>
        </w:rPr>
        <w:pict>
          <v:shape id="Resim 28" o:spid="_x0000_i1038" type="#_x0000_t75" alt="http://www.orgusantel.com/wp-content/uploads/duzlemsel-jiletli-tel1.jpg" style="width:57pt;height:42.75pt;rotation:180;visibility:visible">
            <v:imagedata r:id="rId8" o:title=""/>
          </v:shape>
        </w:pict>
      </w:r>
      <w:r w:rsidRPr="00857D59">
        <w:rPr>
          <w:noProof/>
          <w:lang w:eastAsia="tr-TR"/>
        </w:rPr>
        <w:pict>
          <v:shape id="Resim 29" o:spid="_x0000_i1039" type="#_x0000_t75" alt="http://www.orgusantel.com/wp-content/uploads/duzlemsel-jiletli-tel1.jpg" style="width:57pt;height:42.75pt;rotation:180;visibility:visible">
            <v:imagedata r:id="rId8" o:title=""/>
          </v:shape>
        </w:pict>
      </w:r>
      <w:r>
        <w:t xml:space="preserve">  </w:t>
      </w:r>
    </w:p>
    <w:p w:rsidR="00BB0788" w:rsidRDefault="00BB0788" w:rsidP="00DA739C">
      <w:r>
        <w:rPr>
          <w:noProof/>
          <w:lang w:eastAsia="tr-TR"/>
        </w:rPr>
        <w:pict>
          <v:shape id="_x0000_s1042" type="#_x0000_t75" style="position:absolute;margin-left:270.05pt;margin-top:57.25pt;width:119.25pt;height:38.25pt;z-index:251662848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43" type="#_x0000_t75" style="position:absolute;margin-left:398.25pt;margin-top:57pt;width:119.25pt;height:38.25pt;z-index:25166182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44" type="#_x0000_t75" style="position:absolute;margin-left:75.75pt;margin-top:3.7pt;width:119.25pt;height:38.25pt;z-index:251660800;visibility:visible">
            <v:imagedata r:id="rId4" o:title=""/>
          </v:shape>
        </w:pict>
      </w:r>
      <w:r w:rsidRPr="00857D59">
        <w:rPr>
          <w:noProof/>
          <w:lang w:eastAsia="tr-TR"/>
        </w:rPr>
        <w:pict>
          <v:shape id="Resim 33" o:spid="_x0000_i1040" type="#_x0000_t75" alt="Herradura para colorear" style="width:52.5pt;height:48pt;visibility:visible">
            <v:imagedata r:id="rId9" o:title=""/>
          </v:shape>
        </w:pict>
      </w:r>
      <w:r>
        <w:t xml:space="preserve"> </w:t>
      </w:r>
    </w:p>
    <w:p w:rsidR="00BB0788" w:rsidRDefault="00BB0788" w:rsidP="00DA739C">
      <w:r w:rsidRPr="00857D59">
        <w:rPr>
          <w:noProof/>
          <w:lang w:eastAsia="tr-TR"/>
        </w:rPr>
        <w:pict>
          <v:shape id="Resim 34" o:spid="_x0000_i1041" type="#_x0000_t75" alt="Herradura para colorear" style="width:52.5pt;height:48pt;visibility:visible">
            <v:imagedata r:id="rId9" o:title=""/>
          </v:shape>
        </w:pict>
      </w:r>
      <w:r w:rsidRPr="00857D59">
        <w:rPr>
          <w:noProof/>
          <w:lang w:eastAsia="tr-TR"/>
        </w:rPr>
        <w:pict>
          <v:shape id="Resim 35" o:spid="_x0000_i1042" type="#_x0000_t75" alt="Herradura para colorear" style="width:52.5pt;height:48pt;visibility:visible">
            <v:imagedata r:id="rId9" o:title=""/>
          </v:shape>
        </w:pict>
      </w:r>
      <w:r w:rsidRPr="00857D59">
        <w:rPr>
          <w:noProof/>
          <w:lang w:eastAsia="tr-TR"/>
        </w:rPr>
        <w:pict>
          <v:shape id="Resim 36" o:spid="_x0000_i1043" type="#_x0000_t75" alt="Herradura para colorear" style="width:52.5pt;height:48pt;visibility:visible">
            <v:imagedata r:id="rId9" o:title=""/>
          </v:shape>
        </w:pict>
      </w:r>
      <w:r w:rsidRPr="00857D59">
        <w:rPr>
          <w:noProof/>
          <w:lang w:eastAsia="tr-TR"/>
        </w:rPr>
        <w:pict>
          <v:shape id="Resim 37" o:spid="_x0000_i1044" type="#_x0000_t75" alt="Herradura para colorear" style="width:52.5pt;height:48pt;visibility:visible">
            <v:imagedata r:id="rId9" o:title=""/>
          </v:shape>
        </w:pict>
      </w:r>
      <w:r w:rsidRPr="00857D59">
        <w:rPr>
          <w:noProof/>
          <w:lang w:eastAsia="tr-TR"/>
        </w:rPr>
        <w:pict>
          <v:shape id="Resim 38" o:spid="_x0000_i1045" type="#_x0000_t75" alt="Herradura para colorear" style="width:52.5pt;height:48pt;visibility:visible">
            <v:imagedata r:id="rId9" o:title=""/>
          </v:shape>
        </w:pict>
      </w:r>
    </w:p>
    <w:p w:rsidR="00BB0788" w:rsidRDefault="00BB0788" w:rsidP="002D23BF">
      <w:pPr>
        <w:rPr>
          <w:rFonts w:ascii="Comic Sans MS" w:hAnsi="Comic Sans MS"/>
          <w:color w:val="FFFF99"/>
        </w:rPr>
      </w:pPr>
      <w:r>
        <w:rPr>
          <w:rFonts w:ascii="Comic Sans MS" w:hAnsi="Comic Sans MS"/>
          <w:color w:val="FFFF99"/>
          <w:highlight w:val="blue"/>
        </w:rPr>
        <w:t>www.egitimhane.com</w:t>
      </w:r>
    </w:p>
    <w:p w:rsidR="00BB0788" w:rsidRPr="009A4522" w:rsidRDefault="00BB0788" w:rsidP="00DA739C">
      <w:pPr>
        <w:rPr>
          <w:rFonts w:ascii="Hand writing Mutlu" w:hAnsi="Hand writing Mutlu"/>
        </w:rPr>
      </w:pPr>
      <w:r w:rsidRPr="009A4522">
        <w:rPr>
          <w:rFonts w:ascii="Hand writing Mutlu" w:hAnsi="Hand writing Mutlu"/>
          <w:sz w:val="36"/>
          <w:szCs w:val="36"/>
        </w:rPr>
        <w:t>ONLUK BİRLİK</w:t>
      </w:r>
      <w:r>
        <w:rPr>
          <w:rFonts w:ascii="Hand writing Mutlu" w:hAnsi="Hand writing Mutlu"/>
          <w:sz w:val="36"/>
          <w:szCs w:val="36"/>
        </w:rPr>
        <w:t xml:space="preserve">: </w:t>
      </w:r>
      <w:r w:rsidRPr="009A4522">
        <w:rPr>
          <w:rFonts w:ascii="Hand writing Mutlu" w:hAnsi="Hand writing Mutlu"/>
        </w:rPr>
        <w:t>ONLUĞU MAVİ BOYA BİRLİKLERİ KIRMIZI BOYA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66"/>
        <w:gridCol w:w="2972"/>
      </w:tblGrid>
      <w:tr w:rsidR="00BB0788" w:rsidRPr="00775C75" w:rsidTr="00775C75"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  <w:r w:rsidRPr="00775C75">
              <w:rPr>
                <w:sz w:val="70"/>
                <w:szCs w:val="70"/>
              </w:rPr>
              <w:sym w:font="Wingdings" w:char="F0B6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5" type="#_x0000_t75" style="position:absolute;margin-left:10.6pt;margin-top:.6pt;width:119.25pt;height:38.25pt;z-index:251663872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  <w:r w:rsidRPr="00775C75">
              <w:rPr>
                <w:sz w:val="70"/>
                <w:szCs w:val="70"/>
              </w:rPr>
              <w:sym w:font="Wingdings" w:char="F07B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6" type="#_x0000_t75" style="position:absolute;margin-left:6.85pt;margin-top:.4pt;width:119.25pt;height:38.25pt;z-index:251664896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rPr>
          <w:trHeight w:val="2084"/>
        </w:trPr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  <w:r w:rsidRPr="00775C75">
              <w:rPr>
                <w:sz w:val="70"/>
                <w:szCs w:val="70"/>
              </w:rPr>
              <w:sym w:font="Wingdings" w:char="F04A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72" w:type="dxa"/>
          </w:tcPr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7" type="#_x0000_t75" style="position:absolute;margin-left:10.6pt;margin-top:61.7pt;width:119.25pt;height:38.25pt;z-index:251665920;visibility:visible;mso-position-horizontal-relative:text;mso-position-vertical-relative:text">
                  <v:imagedata r:id="rId4" o:title=""/>
                </v:shape>
              </w:pict>
            </w:r>
          </w:p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</w:p>
          <w:p w:rsidR="00BB0788" w:rsidRPr="00775C75" w:rsidRDefault="00BB0788" w:rsidP="00775C75">
            <w:pPr>
              <w:spacing w:after="0" w:line="240" w:lineRule="auto"/>
            </w:pPr>
          </w:p>
          <w:p w:rsidR="00BB0788" w:rsidRPr="00775C75" w:rsidRDefault="00BB0788" w:rsidP="00775C75">
            <w:pPr>
              <w:spacing w:after="0" w:line="240" w:lineRule="auto"/>
            </w:pPr>
          </w:p>
        </w:tc>
      </w:tr>
      <w:tr w:rsidR="00BB0788" w:rsidRPr="00775C75" w:rsidTr="00775C75">
        <w:trPr>
          <w:trHeight w:val="1845"/>
        </w:trPr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</w:p>
          <w:p w:rsidR="00BB0788" w:rsidRPr="00775C75" w:rsidRDefault="00BB0788" w:rsidP="00775C75">
            <w:pPr>
              <w:spacing w:after="0" w:line="240" w:lineRule="auto"/>
            </w:pP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  <w:r w:rsidRPr="00775C75">
              <w:rPr>
                <w:sz w:val="70"/>
                <w:szCs w:val="70"/>
              </w:rPr>
              <w:sym w:font="Wingdings" w:char="F0A2"/>
            </w: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8" type="#_x0000_t75" style="position:absolute;margin-left:.1pt;margin-top:.5pt;width:119.25pt;height:38.25pt;z-index:251666944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rPr>
          <w:trHeight w:val="1828"/>
        </w:trPr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70"/>
                <w:szCs w:val="70"/>
              </w:rPr>
            </w:pP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  <w:r w:rsidRPr="00775C75">
              <w:rPr>
                <w:sz w:val="70"/>
                <w:szCs w:val="70"/>
              </w:rPr>
              <w:t xml:space="preserve"> </w:t>
            </w:r>
            <w:r w:rsidRPr="00775C75">
              <w:rPr>
                <w:sz w:val="70"/>
                <w:szCs w:val="70"/>
              </w:rPr>
              <w:sym w:font="Wingdings" w:char="F0CB"/>
            </w: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9" type="#_x0000_t75" style="position:absolute;margin-left:6.85pt;margin-top:.75pt;width:119.25pt;height:38.25pt;z-index:251667968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100"/>
                <w:szCs w:val="100"/>
              </w:rPr>
            </w:pP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100"/>
                <w:szCs w:val="100"/>
              </w:rPr>
            </w:pP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  <w:r w:rsidRPr="00775C75">
              <w:rPr>
                <w:sz w:val="100"/>
                <w:szCs w:val="100"/>
              </w:rPr>
              <w:sym w:font="Wingdings" w:char="F027"/>
            </w: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50" type="#_x0000_t75" style="position:absolute;margin-left:6.85pt;margin-top:7.85pt;width:119.25pt;height:38.25pt;z-index:251668992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rPr>
          <w:trHeight w:val="1872"/>
        </w:trPr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80"/>
                <w:szCs w:val="80"/>
              </w:rPr>
            </w:pP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80"/>
                <w:szCs w:val="80"/>
              </w:rPr>
            </w:pP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  <w:r w:rsidRPr="00775C75">
              <w:rPr>
                <w:sz w:val="80"/>
                <w:szCs w:val="80"/>
              </w:rPr>
              <w:sym w:font="Wingdings" w:char="F054"/>
            </w: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51" type="#_x0000_t75" style="position:absolute;margin-left:10.6pt;margin-top:4.35pt;width:119.25pt;height:38.25pt;z-index:251670016;visibility:visible;mso-position-horizontal-relative:text;mso-position-vertical-relative:text">
                  <v:imagedata r:id="rId4" o:title=""/>
                </v:shape>
              </w:pict>
            </w:r>
          </w:p>
        </w:tc>
      </w:tr>
      <w:tr w:rsidR="00BB0788" w:rsidRPr="00775C75" w:rsidTr="00775C75">
        <w:tc>
          <w:tcPr>
            <w:tcW w:w="7366" w:type="dxa"/>
          </w:tcPr>
          <w:p w:rsidR="00BB0788" w:rsidRPr="00775C75" w:rsidRDefault="00BB0788" w:rsidP="00775C75">
            <w:pPr>
              <w:spacing w:after="0" w:line="240" w:lineRule="auto"/>
              <w:rPr>
                <w:sz w:val="80"/>
                <w:szCs w:val="80"/>
              </w:rPr>
            </w:pP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</w:p>
          <w:p w:rsidR="00BB0788" w:rsidRPr="00775C75" w:rsidRDefault="00BB0788" w:rsidP="00775C75">
            <w:pPr>
              <w:spacing w:after="0" w:line="240" w:lineRule="auto"/>
              <w:rPr>
                <w:sz w:val="80"/>
                <w:szCs w:val="80"/>
              </w:rPr>
            </w:pP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  <w:r w:rsidRPr="00775C75">
              <w:rPr>
                <w:sz w:val="80"/>
                <w:szCs w:val="80"/>
              </w:rPr>
              <w:sym w:font="Wingdings" w:char="F049"/>
            </w:r>
          </w:p>
        </w:tc>
        <w:tc>
          <w:tcPr>
            <w:tcW w:w="2972" w:type="dxa"/>
          </w:tcPr>
          <w:tbl>
            <w:tblPr>
              <w:tblW w:w="2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388"/>
              <w:gridCol w:w="1389"/>
            </w:tblGrid>
            <w:tr w:rsidR="00BB0788" w:rsidRPr="00775C75" w:rsidTr="00775C75">
              <w:trPr>
                <w:trHeight w:val="459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Onluk</w:t>
                  </w: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0788" w:rsidRPr="00775C75" w:rsidRDefault="00BB0788" w:rsidP="00775C75">
                  <w:pPr>
                    <w:spacing w:after="0" w:line="240" w:lineRule="auto"/>
                    <w:jc w:val="center"/>
                  </w:pPr>
                  <w:r w:rsidRPr="00775C75">
                    <w:t>Birlik</w:t>
                  </w:r>
                </w:p>
              </w:tc>
            </w:tr>
            <w:tr w:rsidR="00BB0788" w:rsidRPr="00775C75" w:rsidTr="00775C75">
              <w:trPr>
                <w:trHeight w:val="433"/>
              </w:trPr>
              <w:tc>
                <w:tcPr>
                  <w:tcW w:w="1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  <w:tc>
                <w:tcPr>
                  <w:tcW w:w="1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0788" w:rsidRPr="00775C75" w:rsidRDefault="00BB0788" w:rsidP="00775C75">
                  <w:pPr>
                    <w:spacing w:after="0" w:line="240" w:lineRule="auto"/>
                  </w:pPr>
                </w:p>
              </w:tc>
            </w:tr>
          </w:tbl>
          <w:p w:rsidR="00BB0788" w:rsidRPr="00775C75" w:rsidRDefault="00BB0788" w:rsidP="00775C7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52" type="#_x0000_t75" style="position:absolute;margin-left:9.95pt;margin-top:.25pt;width:119.25pt;height:38.25pt;z-index:251671040;visibility:visible;mso-position-horizontal-relative:text;mso-position-vertical-relative:text">
                  <v:imagedata r:id="rId4" o:title=""/>
                </v:shape>
              </w:pict>
            </w:r>
          </w:p>
        </w:tc>
      </w:tr>
    </w:tbl>
    <w:p w:rsidR="00BB0788" w:rsidRPr="00A53BD7" w:rsidRDefault="00BB0788" w:rsidP="00DA739C"/>
    <w:sectPr w:rsidR="00BB0788" w:rsidRPr="00A53BD7" w:rsidSect="00327FA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eurofurence light"/>
    <w:panose1 w:val="020F0502020204030204"/>
    <w:charset w:val="00"/>
    <w:family w:val="roman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BD7"/>
    <w:rsid w:val="000241C6"/>
    <w:rsid w:val="002D23BF"/>
    <w:rsid w:val="002D2650"/>
    <w:rsid w:val="00327FA2"/>
    <w:rsid w:val="003B0259"/>
    <w:rsid w:val="003F6652"/>
    <w:rsid w:val="0072755F"/>
    <w:rsid w:val="00775C75"/>
    <w:rsid w:val="00857D59"/>
    <w:rsid w:val="008821D7"/>
    <w:rsid w:val="009A4522"/>
    <w:rsid w:val="00A53BD7"/>
    <w:rsid w:val="00BB0788"/>
    <w:rsid w:val="00DA739C"/>
    <w:rsid w:val="00F6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1D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75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D265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2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4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0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2</Pages>
  <Words>72</Words>
  <Characters>416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gulcan</cp:lastModifiedBy>
  <cp:revision>2</cp:revision>
  <cp:lastPrinted>2015-12-13T22:05:00Z</cp:lastPrinted>
  <dcterms:created xsi:type="dcterms:W3CDTF">2015-12-13T19:25:00Z</dcterms:created>
  <dcterms:modified xsi:type="dcterms:W3CDTF">2015-12-14T21:52:00Z</dcterms:modified>
</cp:coreProperties>
</file>